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A460E3" w14:textId="3B7AC9F2" w:rsidR="00404549" w:rsidRPr="003E089A" w:rsidRDefault="00D90411">
      <w:pPr>
        <w:rPr>
          <w:rFonts w:ascii="Sakkal Majalla" w:hAnsi="Sakkal Majalla" w:cs="Sakkal Majalla"/>
        </w:rPr>
      </w:pPr>
      <w:r w:rsidRPr="003E089A">
        <w:rPr>
          <w:rFonts w:ascii="Sakkal Majalla" w:hAnsi="Sakkal Majalla" w:cs="Sakkal Majalla"/>
          <w:noProof/>
        </w:rPr>
        <mc:AlternateContent>
          <mc:Choice Requires="wpg">
            <w:drawing>
              <wp:anchor distT="0" distB="0" distL="114300" distR="114300" simplePos="0" relativeHeight="252000256" behindDoc="0" locked="0" layoutInCell="1" allowOverlap="1" wp14:anchorId="321434E3" wp14:editId="1547481F">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57483" y="198033"/>
                            <a:ext cx="1986935" cy="573492"/>
                          </a:xfrm>
                          <a:prstGeom prst="rect">
                            <a:avLst/>
                          </a:prstGeom>
                          <a:noFill/>
                          <a:ln w="6350">
                            <a:noFill/>
                          </a:ln>
                        </wps:spPr>
                        <wps:txbx>
                          <w:txbxContent>
                            <w:p w14:paraId="4512694F" w14:textId="77777777" w:rsidR="00D90411" w:rsidRPr="00BF7C73" w:rsidRDefault="005F43F4" w:rsidP="00D90411">
                              <w:pPr>
                                <w:jc w:val="center"/>
                                <w:rPr>
                                  <w:rFonts w:ascii="Sakkal Majalla" w:hAnsi="Sakkal Majalla" w:cs="Sakkal Majalla"/>
                                  <w:b/>
                                  <w:bCs/>
                                  <w:sz w:val="48"/>
                                  <w:szCs w:val="52"/>
                                  <w:rtl/>
                                  <w:lang w:bidi="ar-SY"/>
                                </w:rPr>
                              </w:pP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 xml:space="preserve">ملف </w:t>
                              </w: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321434E3" id="Group 974" o:spid="_x0000_s1026" style="position:absolute;left:0;text-align:left;margin-left:-187.5pt;margin-top:-33pt;width:797.75pt;height:511.2pt;z-index:252000256;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">
                <v:shapetype id="_x0000_t202" coordsize="21600,21600" o:spt="202" path="m,l,21600r21600,l21600,xe">
                  <v:stroke joinstyle="miter"/>
                  <v:path gradientshapeok="t" o:connecttype="rect"/>
                </v:shapetype>
                <v:shape id="Text Box 1119813540" o:spid="_x0000_s1027" type="#_x0000_t202" style="position:absolute;left:28574;top:1980;width:19870;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4512694F" w14:textId="77777777" w:rsidR="00D90411" w:rsidRPr="00BF7C73" w:rsidRDefault="005F43F4" w:rsidP="00D90411">
                        <w:pPr>
                          <w:jc w:val="center"/>
                          <w:rPr>
                            <w:rFonts w:ascii="Sakkal Majalla" w:hAnsi="Sakkal Majalla" w:cs="Sakkal Majalla"/>
                            <w:b/>
                            <w:bCs/>
                            <w:sz w:val="48"/>
                            <w:szCs w:val="52"/>
                            <w:rtl/>
                            <w:lang w:bidi="ar-SY"/>
                          </w:rPr>
                        </w:pP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 xml:space="preserve">ملف </w:t>
                        </w: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group id="Group 22" o:spid="_x0000_s1043"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4"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5"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6"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7"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8"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49"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0"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1"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2"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r w:rsidR="00306759" w:rsidRPr="003E089A">
        <w:rPr>
          <w:rFonts w:ascii="Sakkal Majalla" w:hAnsi="Sakkal Majalla" w:cs="Sakkal Majalla"/>
          <w:rtl/>
        </w:rPr>
        <w:t xml:space="preserve">  </w:t>
      </w:r>
    </w:p>
    <w:p w14:paraId="3C25A4AE" w14:textId="2D0C7B5F" w:rsidR="00F53D08" w:rsidRPr="003E089A" w:rsidRDefault="00F53D08" w:rsidP="00F53D08">
      <w:pPr>
        <w:rPr>
          <w:rFonts w:ascii="Sakkal Majalla" w:hAnsi="Sakkal Majalla" w:cs="Sakkal Majalla"/>
          <w:rtl/>
        </w:rPr>
      </w:pPr>
    </w:p>
    <w:p w14:paraId="0B2B743E" w14:textId="4BA287F1" w:rsidR="00F53D08" w:rsidRPr="003E089A" w:rsidRDefault="00F53D08" w:rsidP="00F53D08">
      <w:pPr>
        <w:rPr>
          <w:rFonts w:ascii="Sakkal Majalla" w:hAnsi="Sakkal Majalla" w:cs="Sakkal Majalla"/>
          <w:rtl/>
        </w:rPr>
      </w:pPr>
    </w:p>
    <w:p w14:paraId="1D171783" w14:textId="3BD7FD52" w:rsidR="00F53D08" w:rsidRPr="003E089A" w:rsidRDefault="00F53D08" w:rsidP="00F53D08">
      <w:pPr>
        <w:rPr>
          <w:rFonts w:ascii="Sakkal Majalla" w:hAnsi="Sakkal Majalla" w:cs="Sakkal Majalla"/>
          <w:rtl/>
        </w:rPr>
      </w:pPr>
    </w:p>
    <w:p w14:paraId="19EDBDC8" w14:textId="7E1F80FD" w:rsidR="00F53D08" w:rsidRPr="003E089A" w:rsidRDefault="00B90637" w:rsidP="00F53D08">
      <w:pPr>
        <w:rPr>
          <w:rFonts w:ascii="Sakkal Majalla" w:hAnsi="Sakkal Majalla" w:cs="Sakkal Majalla"/>
          <w:rtl/>
        </w:rPr>
      </w:pPr>
      <w:r>
        <w:rPr>
          <w:noProof/>
        </w:rPr>
        <mc:AlternateContent>
          <mc:Choice Requires="wps">
            <w:drawing>
              <wp:anchor distT="0" distB="0" distL="114300" distR="114300" simplePos="0" relativeHeight="252238848" behindDoc="0" locked="0" layoutInCell="1" allowOverlap="1" wp14:anchorId="3DBCE380" wp14:editId="431147AF">
                <wp:simplePos x="0" y="0"/>
                <wp:positionH relativeFrom="page">
                  <wp:posOffset>1143796</wp:posOffset>
                </wp:positionH>
                <wp:positionV relativeFrom="paragraph">
                  <wp:posOffset>181389</wp:posOffset>
                </wp:positionV>
                <wp:extent cx="5020894" cy="1647825"/>
                <wp:effectExtent l="0" t="0" r="0" b="0"/>
                <wp:wrapNone/>
                <wp:docPr id="1854857020" name="Text Box 1"/>
                <wp:cNvGraphicFramePr/>
                <a:graphic xmlns:a="http://schemas.openxmlformats.org/drawingml/2006/main">
                  <a:graphicData uri="http://schemas.microsoft.com/office/word/2010/wordprocessingShape">
                    <wps:wsp>
                      <wps:cNvSpPr txBox="1"/>
                      <wps:spPr>
                        <a:xfrm>
                          <a:off x="0" y="0"/>
                          <a:ext cx="5020894" cy="1647825"/>
                        </a:xfrm>
                        <a:prstGeom prst="rect">
                          <a:avLst/>
                        </a:prstGeom>
                        <a:noFill/>
                        <a:ln w="6350">
                          <a:noFill/>
                        </a:ln>
                      </wps:spPr>
                      <wps:txbx>
                        <w:txbxContent>
                          <w:p w14:paraId="3E3FB75C" w14:textId="77777777" w:rsidR="00306226" w:rsidRPr="00B90637" w:rsidRDefault="00306226" w:rsidP="00306226">
                            <w:pPr>
                              <w:spacing w:line="240" w:lineRule="auto"/>
                              <w:jc w:val="center"/>
                              <w:rPr>
                                <w:rFonts w:ascii="Sakkal Majalla" w:hAnsi="Sakkal Majalla" w:cs="Sakkal Majalla"/>
                                <w:b/>
                                <w:bCs/>
                                <w:color w:val="008080"/>
                                <w:sz w:val="96"/>
                                <w:szCs w:val="96"/>
                                <w:lang w:bidi="ar-SY"/>
                              </w:rPr>
                            </w:pPr>
                            <w:r w:rsidRPr="00B90637">
                              <w:rPr>
                                <w:rFonts w:ascii="Sakkal Majalla" w:hAnsi="Sakkal Majalla" w:cs="Sakkal Majalla"/>
                                <w:b/>
                                <w:bCs/>
                                <w:color w:val="008080"/>
                                <w:sz w:val="96"/>
                                <w:szCs w:val="96"/>
                                <w:rtl/>
                                <w:lang w:bidi="ar-SY"/>
                              </w:rPr>
                              <w:t>مهارات الموظف المحترف</w:t>
                            </w:r>
                          </w:p>
                          <w:p w14:paraId="62DD59F3" w14:textId="56A98680" w:rsidR="002F2D01" w:rsidRPr="00A62E63" w:rsidRDefault="00306226" w:rsidP="00306226">
                            <w:pPr>
                              <w:spacing w:line="240" w:lineRule="auto"/>
                              <w:jc w:val="center"/>
                              <w:rPr>
                                <w:rFonts w:ascii="Sakkal Majalla" w:hAnsi="Sakkal Majalla" w:cs="Sakkal Majalla"/>
                                <w:b/>
                                <w:bCs/>
                                <w:color w:val="008080"/>
                                <w:sz w:val="66"/>
                                <w:szCs w:val="66"/>
                                <w:rtl/>
                                <w:lang w:bidi="ar-EG"/>
                              </w:rPr>
                            </w:pPr>
                            <w:r w:rsidRPr="00306226">
                              <w:rPr>
                                <w:rFonts w:ascii="Sakkal Majalla" w:hAnsi="Sakkal Majalla" w:cs="Sakkal Majalla"/>
                                <w:b/>
                                <w:bCs/>
                                <w:color w:val="008080"/>
                                <w:sz w:val="66"/>
                                <w:szCs w:val="66"/>
                                <w:lang w:bidi="ar-SY"/>
                              </w:rPr>
                              <w:t>Professional Employee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CE380" id="Text Box 1" o:spid="_x0000_s1053" type="#_x0000_t202" style="position:absolute;left:0;text-align:left;margin-left:90.05pt;margin-top:14.3pt;width:395.35pt;height:129.75pt;z-index:25223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" filled="f" stroked="f" strokeweight=".5pt">
                <v:textbox>
                  <w:txbxContent>
                    <w:p w14:paraId="3E3FB75C" w14:textId="77777777" w:rsidR="00306226" w:rsidRPr="00B90637" w:rsidRDefault="00306226" w:rsidP="00306226">
                      <w:pPr>
                        <w:spacing w:line="240" w:lineRule="auto"/>
                        <w:jc w:val="center"/>
                        <w:rPr>
                          <w:rFonts w:ascii="Sakkal Majalla" w:hAnsi="Sakkal Majalla" w:cs="Sakkal Majalla"/>
                          <w:b/>
                          <w:bCs/>
                          <w:color w:val="008080"/>
                          <w:sz w:val="96"/>
                          <w:szCs w:val="96"/>
                          <w:lang w:bidi="ar-SY"/>
                        </w:rPr>
                      </w:pPr>
                      <w:r w:rsidRPr="00B90637">
                        <w:rPr>
                          <w:rFonts w:ascii="Sakkal Majalla" w:hAnsi="Sakkal Majalla" w:cs="Sakkal Majalla"/>
                          <w:b/>
                          <w:bCs/>
                          <w:color w:val="008080"/>
                          <w:sz w:val="96"/>
                          <w:szCs w:val="96"/>
                          <w:rtl/>
                          <w:lang w:bidi="ar-SY"/>
                        </w:rPr>
                        <w:t>مهارات الموظف المحترف</w:t>
                      </w:r>
                    </w:p>
                    <w:p w14:paraId="62DD59F3" w14:textId="56A98680" w:rsidR="002F2D01" w:rsidRPr="00A62E63" w:rsidRDefault="00306226" w:rsidP="00306226">
                      <w:pPr>
                        <w:spacing w:line="240" w:lineRule="auto"/>
                        <w:jc w:val="center"/>
                        <w:rPr>
                          <w:rFonts w:ascii="Sakkal Majalla" w:hAnsi="Sakkal Majalla" w:cs="Sakkal Majalla"/>
                          <w:b/>
                          <w:bCs/>
                          <w:color w:val="008080"/>
                          <w:sz w:val="66"/>
                          <w:szCs w:val="66"/>
                          <w:rtl/>
                          <w:lang w:bidi="ar-EG"/>
                        </w:rPr>
                      </w:pPr>
                      <w:r w:rsidRPr="00306226">
                        <w:rPr>
                          <w:rFonts w:ascii="Sakkal Majalla" w:hAnsi="Sakkal Majalla" w:cs="Sakkal Majalla"/>
                          <w:b/>
                          <w:bCs/>
                          <w:color w:val="008080"/>
                          <w:sz w:val="66"/>
                          <w:szCs w:val="66"/>
                          <w:lang w:bidi="ar-SY"/>
                        </w:rPr>
                        <w:t>Professional Employee Skills</w:t>
                      </w:r>
                    </w:p>
                  </w:txbxContent>
                </v:textbox>
                <w10:wrap anchorx="page"/>
              </v:shape>
            </w:pict>
          </mc:Fallback>
        </mc:AlternateContent>
      </w:r>
    </w:p>
    <w:p w14:paraId="5096562E" w14:textId="4418952C" w:rsidR="00F53D08" w:rsidRPr="003E089A" w:rsidRDefault="00F53D08" w:rsidP="00F53D08">
      <w:pPr>
        <w:rPr>
          <w:rFonts w:ascii="Sakkal Majalla" w:hAnsi="Sakkal Majalla" w:cs="Sakkal Majalla"/>
          <w:rtl/>
        </w:rPr>
      </w:pPr>
    </w:p>
    <w:p w14:paraId="32750937" w14:textId="409F6823" w:rsidR="00F53D08" w:rsidRPr="003E089A" w:rsidRDefault="00F53D08" w:rsidP="00F53D08">
      <w:pPr>
        <w:rPr>
          <w:rFonts w:ascii="Sakkal Majalla" w:hAnsi="Sakkal Majalla" w:cs="Sakkal Majalla"/>
          <w:rtl/>
        </w:rPr>
      </w:pPr>
    </w:p>
    <w:p w14:paraId="4EEF490A" w14:textId="0D2BC31C" w:rsidR="00F53D08" w:rsidRPr="003E089A" w:rsidRDefault="00F53D08" w:rsidP="00F53D08">
      <w:pPr>
        <w:rPr>
          <w:rFonts w:ascii="Sakkal Majalla" w:hAnsi="Sakkal Majalla" w:cs="Sakkal Majalla"/>
          <w:rtl/>
        </w:rPr>
      </w:pPr>
    </w:p>
    <w:p w14:paraId="4CD1D81A" w14:textId="4C11D48C" w:rsidR="00F53D08" w:rsidRPr="003E089A" w:rsidRDefault="00F53D08" w:rsidP="00F53D08">
      <w:pPr>
        <w:rPr>
          <w:rFonts w:ascii="Sakkal Majalla" w:hAnsi="Sakkal Majalla" w:cs="Sakkal Majalla"/>
          <w:rtl/>
        </w:rPr>
      </w:pPr>
    </w:p>
    <w:p w14:paraId="32A43C9D" w14:textId="70091D81" w:rsidR="00255CC5" w:rsidRPr="003E089A" w:rsidRDefault="00255CC5" w:rsidP="00BF7C73">
      <w:pPr>
        <w:spacing w:line="276" w:lineRule="auto"/>
        <w:rPr>
          <w:rFonts w:ascii="Sakkal Majalla" w:hAnsi="Sakkal Majalla" w:cs="Sakkal Majalla"/>
          <w:sz w:val="40"/>
          <w:szCs w:val="44"/>
          <w:lang w:bidi="ar-SY"/>
        </w:rPr>
      </w:pPr>
    </w:p>
    <w:p w14:paraId="246E845A" w14:textId="1CDC8BF9" w:rsidR="00255CC5" w:rsidRPr="003E089A" w:rsidRDefault="00255CC5" w:rsidP="00B37BEB">
      <w:pPr>
        <w:spacing w:line="276" w:lineRule="auto"/>
        <w:rPr>
          <w:rFonts w:ascii="Sakkal Majalla" w:hAnsi="Sakkal Majalla" w:cs="Sakkal Majalla"/>
          <w:sz w:val="40"/>
          <w:szCs w:val="44"/>
          <w:rtl/>
          <w:lang w:bidi="ar-SY"/>
        </w:rPr>
      </w:pPr>
    </w:p>
    <w:p w14:paraId="603849EF" w14:textId="27A3D29D" w:rsidR="00255CC5" w:rsidRPr="003E089A" w:rsidRDefault="00255CC5" w:rsidP="00B37BEB">
      <w:pPr>
        <w:spacing w:line="276" w:lineRule="auto"/>
        <w:rPr>
          <w:rFonts w:ascii="Sakkal Majalla" w:hAnsi="Sakkal Majalla" w:cs="Sakkal Majalla"/>
          <w:sz w:val="40"/>
          <w:szCs w:val="44"/>
          <w:rtl/>
          <w:lang w:bidi="ar-SY"/>
        </w:rPr>
      </w:pPr>
    </w:p>
    <w:p w14:paraId="22C4A511" w14:textId="367AEB31" w:rsidR="006C57D9" w:rsidRDefault="006C57D9" w:rsidP="00976491">
      <w:pPr>
        <w:spacing w:line="276" w:lineRule="auto"/>
        <w:rPr>
          <w:rFonts w:ascii="Sakkal Majalla" w:hAnsi="Sakkal Majalla" w:cs="Sakkal Majalla"/>
          <w:sz w:val="40"/>
          <w:szCs w:val="44"/>
          <w:lang w:bidi="ar-SY"/>
        </w:rPr>
      </w:pPr>
    </w:p>
    <w:p w14:paraId="4C7BF795" w14:textId="3D4C31F9" w:rsidR="006C57D9" w:rsidRDefault="006C57D9" w:rsidP="00976491">
      <w:pPr>
        <w:spacing w:line="276" w:lineRule="auto"/>
        <w:rPr>
          <w:noProof/>
          <w:rtl/>
        </w:rPr>
      </w:pPr>
    </w:p>
    <w:p w14:paraId="11CADAC0" w14:textId="2BE5BC90" w:rsidR="00937759" w:rsidRDefault="002F2D01" w:rsidP="00976491">
      <w:pPr>
        <w:spacing w:line="276" w:lineRule="auto"/>
        <w:rPr>
          <w:noProof/>
          <w:rtl/>
        </w:rPr>
      </w:pPr>
      <w:r>
        <w:rPr>
          <w:noProof/>
        </w:rPr>
        <w:drawing>
          <wp:anchor distT="0" distB="0" distL="114300" distR="114300" simplePos="0" relativeHeight="252240896" behindDoc="0" locked="0" layoutInCell="1" allowOverlap="1" wp14:anchorId="14914E7C" wp14:editId="300DE087">
            <wp:simplePos x="0" y="0"/>
            <wp:positionH relativeFrom="page">
              <wp:align>right</wp:align>
            </wp:positionH>
            <wp:positionV relativeFrom="paragraph">
              <wp:posOffset>192405</wp:posOffset>
            </wp:positionV>
            <wp:extent cx="7658100" cy="3867150"/>
            <wp:effectExtent l="0" t="0" r="0" b="0"/>
            <wp:wrapNone/>
            <wp:docPr id="150316447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58100" cy="3867150"/>
                    </a:xfrm>
                    <a:prstGeom prst="rect">
                      <a:avLst/>
                    </a:prstGeom>
                    <a:noFill/>
                  </pic:spPr>
                </pic:pic>
              </a:graphicData>
            </a:graphic>
            <wp14:sizeRelH relativeFrom="margin">
              <wp14:pctWidth>0</wp14:pctWidth>
            </wp14:sizeRelH>
            <wp14:sizeRelV relativeFrom="margin">
              <wp14:pctHeight>0</wp14:pctHeight>
            </wp14:sizeRelV>
          </wp:anchor>
        </w:drawing>
      </w:r>
    </w:p>
    <w:p w14:paraId="2AEADA40" w14:textId="7D38732A" w:rsidR="00937759" w:rsidRDefault="00937759" w:rsidP="00976491">
      <w:pPr>
        <w:spacing w:line="276" w:lineRule="auto"/>
        <w:rPr>
          <w:rFonts w:ascii="Sakkal Majalla" w:hAnsi="Sakkal Majalla" w:cs="Sakkal Majalla"/>
          <w:sz w:val="40"/>
          <w:szCs w:val="44"/>
          <w:lang w:bidi="ar-SY"/>
        </w:rPr>
      </w:pPr>
    </w:p>
    <w:p w14:paraId="0E2BA32E" w14:textId="50962A68" w:rsidR="006C57D9" w:rsidRDefault="006C57D9" w:rsidP="00976491">
      <w:pPr>
        <w:spacing w:line="276" w:lineRule="auto"/>
        <w:rPr>
          <w:rFonts w:ascii="Sakkal Majalla" w:hAnsi="Sakkal Majalla" w:cs="Sakkal Majalla"/>
          <w:sz w:val="40"/>
          <w:szCs w:val="44"/>
          <w:lang w:bidi="ar-SY"/>
        </w:rPr>
      </w:pPr>
    </w:p>
    <w:p w14:paraId="295C44A0" w14:textId="79DFBC74" w:rsidR="00255CC5" w:rsidRPr="003E089A" w:rsidRDefault="00255CC5" w:rsidP="00976491">
      <w:pPr>
        <w:spacing w:line="276" w:lineRule="auto"/>
        <w:rPr>
          <w:rFonts w:ascii="Sakkal Majalla" w:hAnsi="Sakkal Majalla" w:cs="Sakkal Majalla"/>
          <w:noProof/>
          <w:rtl/>
          <w:lang w:val="ar-SA"/>
        </w:rPr>
        <w:sectPr w:rsidR="00255CC5" w:rsidRPr="003E089A" w:rsidSect="005E1791">
          <w:headerReference w:type="even" r:id="rId9"/>
          <w:headerReference w:type="default" r:id="rId10"/>
          <w:footerReference w:type="even" r:id="rId11"/>
          <w:footerReference w:type="default" r:id="rId12"/>
          <w:headerReference w:type="first" r:id="rId13"/>
          <w:footerReference w:type="first" r:id="rId14"/>
          <w:pgSz w:w="11906" w:h="16838" w:code="9"/>
          <w:pgMar w:top="1440" w:right="1440" w:bottom="1440" w:left="1440" w:header="720" w:footer="397" w:gutter="0"/>
          <w:pgNumType w:start="0"/>
          <w:cols w:space="720"/>
          <w:titlePg/>
          <w:docGrid w:linePitch="381"/>
        </w:sectPr>
      </w:pPr>
      <w:r w:rsidRPr="003E089A">
        <w:rPr>
          <w:rFonts w:ascii="Sakkal Majalla" w:hAnsi="Sakkal Majalla" w:cs="Sakkal Majalla"/>
          <w:noProof/>
        </w:rPr>
        <mc:AlternateContent>
          <mc:Choice Requires="wps">
            <w:drawing>
              <wp:inline distT="0" distB="0" distL="0" distR="0" wp14:anchorId="1BA43D09" wp14:editId="479285CF">
                <wp:extent cx="304800" cy="304800"/>
                <wp:effectExtent l="0" t="0" r="0" b="0"/>
                <wp:docPr id="523203929" name="AutoShape 1" descr="أهمية تطبيق قواعد السلامة والصحة المهنية - شركة الماسة للأمن والخدمات ش.م.م"/>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83FA65" id="AutoShape 1" o:spid="_x0000_s1026" alt="أهمية تطبيق قواعد السلامة والصحة المهنية - شركة الماسة للأمن والخدمات ش.م.م"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3C1662C" w14:textId="77777777" w:rsidR="00D80F3F" w:rsidRPr="003E089A" w:rsidRDefault="00D80F3F" w:rsidP="00B37BEB">
      <w:pPr>
        <w:spacing w:line="276" w:lineRule="auto"/>
        <w:rPr>
          <w:rFonts w:ascii="Sakkal Majalla" w:hAnsi="Sakkal Majalla" w:cs="Sakkal Majalla"/>
          <w:sz w:val="40"/>
          <w:szCs w:val="44"/>
          <w:rtl/>
          <w:lang w:bidi="ar-SY"/>
        </w:rPr>
      </w:pPr>
    </w:p>
    <w:p w14:paraId="3D797ABB" w14:textId="77777777" w:rsidR="00FB756E" w:rsidRPr="003E089A" w:rsidRDefault="005F43F4" w:rsidP="00B37BEB">
      <w:pPr>
        <w:spacing w:line="276" w:lineRule="auto"/>
        <w:rPr>
          <w:rFonts w:ascii="Sakkal Majalla" w:hAnsi="Sakkal Majalla" w:cs="Sakkal Majalla"/>
          <w:sz w:val="40"/>
          <w:szCs w:val="44"/>
          <w:rtl/>
          <w:lang w:bidi="ar-SY"/>
        </w:rPr>
      </w:pPr>
      <w:r w:rsidRPr="003E089A">
        <w:rPr>
          <w:rFonts w:ascii="Sakkal Majalla" w:hAnsi="Sakkal Majalla" w:cs="Sakkal Majalla"/>
          <w:noProof/>
        </w:rPr>
        <mc:AlternateContent>
          <mc:Choice Requires="wps">
            <w:drawing>
              <wp:anchor distT="0" distB="0" distL="114300" distR="114300" simplePos="0" relativeHeight="252024832" behindDoc="0" locked="0" layoutInCell="1" allowOverlap="1" wp14:anchorId="0274193B" wp14:editId="6AA690FF">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7931FE0A" w14:textId="77777777" w:rsidR="005F43F4" w:rsidRPr="00DE31C3" w:rsidRDefault="005F43F4" w:rsidP="005F43F4">
                            <w:pPr>
                              <w:bidi w:val="0"/>
                              <w:jc w:val="center"/>
                              <w:rPr>
                                <w:rFonts w:ascii="Sakkal Majalla" w:eastAsia="GE Dinar One" w:hAnsi="Sakkal Majalla" w:cs="Sakkal Majalla"/>
                                <w:b/>
                                <w:bCs/>
                                <w:kern w:val="24"/>
                                <w:sz w:val="56"/>
                                <w:szCs w:val="56"/>
                                <w:lang w:bidi="ar-SY"/>
                              </w:rPr>
                            </w:pPr>
                            <w:r w:rsidRPr="00DE31C3">
                              <w:rPr>
                                <w:rFonts w:ascii="Sakkal Majalla" w:eastAsia="GE Dinar One" w:hAnsi="Sakkal Majalla" w:cs="Sakkal Majalla"/>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0274193B" id="TextBox 34" o:spid="_x0000_s1054" type="#_x0000_t202" style="position:absolute;left:0;text-align:left;margin-left:0;margin-top:21.4pt;width:405.55pt;height:52.95pt;z-index:25202483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7931FE0A" w14:textId="77777777" w:rsidR="005F43F4" w:rsidRPr="00DE31C3" w:rsidRDefault="005F43F4" w:rsidP="005F43F4">
                      <w:pPr>
                        <w:bidi w:val="0"/>
                        <w:jc w:val="center"/>
                        <w:rPr>
                          <w:rFonts w:ascii="Sakkal Majalla" w:eastAsia="GE Dinar One" w:hAnsi="Sakkal Majalla" w:cs="Sakkal Majalla"/>
                          <w:b/>
                          <w:bCs/>
                          <w:kern w:val="24"/>
                          <w:sz w:val="56"/>
                          <w:szCs w:val="56"/>
                          <w:lang w:bidi="ar-SY"/>
                        </w:rPr>
                      </w:pPr>
                      <w:r w:rsidRPr="00DE31C3">
                        <w:rPr>
                          <w:rFonts w:ascii="Sakkal Majalla" w:eastAsia="GE Dinar One" w:hAnsi="Sakkal Majalla" w:cs="Sakkal Majalla"/>
                          <w:b/>
                          <w:bCs/>
                          <w:kern w:val="24"/>
                          <w:sz w:val="56"/>
                          <w:szCs w:val="56"/>
                          <w:rtl/>
                          <w:lang w:bidi="ar-SY"/>
                        </w:rPr>
                        <w:t>دليل البرنامج</w:t>
                      </w:r>
                    </w:p>
                  </w:txbxContent>
                </v:textbox>
                <w10:wrap anchorx="margin"/>
              </v:shape>
            </w:pict>
          </mc:Fallback>
        </mc:AlternateContent>
      </w:r>
    </w:p>
    <w:p w14:paraId="78661C1D" w14:textId="77777777" w:rsidR="00D80F3F" w:rsidRPr="003E089A" w:rsidRDefault="00D80F3F" w:rsidP="00D80F3F">
      <w:pPr>
        <w:rPr>
          <w:rFonts w:ascii="Sakkal Majalla" w:hAnsi="Sakkal Majalla" w:cs="Sakkal Majalla"/>
          <w:sz w:val="40"/>
          <w:szCs w:val="44"/>
          <w:rtl/>
          <w:lang w:bidi="ar-SY"/>
        </w:rPr>
      </w:pPr>
    </w:p>
    <w:p w14:paraId="207B005D" w14:textId="46685533" w:rsidR="00543DE2" w:rsidRPr="003E089A" w:rsidRDefault="0055403D" w:rsidP="0046609B">
      <w:pPr>
        <w:spacing w:after="160" w:line="259" w:lineRule="auto"/>
        <w:jc w:val="left"/>
        <w:rPr>
          <w:rFonts w:ascii="Sakkal Majalla" w:hAnsi="Sakkal Majalla" w:cs="Sakkal Majalla"/>
          <w:b/>
          <w:bCs/>
          <w:color w:val="168489"/>
          <w:sz w:val="44"/>
          <w:szCs w:val="48"/>
          <w:rtl/>
        </w:rPr>
      </w:pPr>
      <w:r w:rsidRPr="003E089A">
        <w:rPr>
          <w:rFonts w:ascii="Sakkal Majalla" w:hAnsi="Sakkal Majalla" w:cs="Sakkal Majalla"/>
          <w:b/>
          <w:bCs/>
          <w:noProof/>
          <w:color w:val="0D0D0D" w:themeColor="text1" w:themeTint="F2"/>
          <w:sz w:val="48"/>
          <w:szCs w:val="48"/>
        </w:rPr>
        <w:drawing>
          <wp:anchor distT="0" distB="0" distL="114300" distR="114300" simplePos="0" relativeHeight="252026880" behindDoc="0" locked="0" layoutInCell="1" allowOverlap="1" wp14:anchorId="6E83262C" wp14:editId="5936EB55">
            <wp:simplePos x="0" y="0"/>
            <wp:positionH relativeFrom="margin">
              <wp:posOffset>5278755</wp:posOffset>
            </wp:positionH>
            <wp:positionV relativeFrom="paragraph">
              <wp:posOffset>502920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1C1D39BE" w14:textId="79B596D5" w:rsidR="0046609B" w:rsidRPr="003E089A" w:rsidRDefault="0046609B" w:rsidP="0055403D">
      <w:pPr>
        <w:spacing w:line="259" w:lineRule="auto"/>
        <w:rPr>
          <w:rFonts w:ascii="Sakkal Majalla" w:hAnsi="Sakkal Majalla" w:cs="Sakkal Majalla"/>
          <w:b/>
          <w:bCs/>
          <w:color w:val="168489"/>
          <w:sz w:val="44"/>
          <w:szCs w:val="48"/>
          <w:rtl/>
        </w:rPr>
      </w:pPr>
      <w:r w:rsidRPr="003E089A">
        <w:rPr>
          <w:rFonts w:ascii="Sakkal Majalla" w:hAnsi="Sakkal Majalla" w:cs="Sakkal Majalla"/>
          <w:b/>
          <w:bCs/>
          <w:color w:val="168489"/>
          <w:sz w:val="44"/>
          <w:szCs w:val="48"/>
          <w:rtl/>
        </w:rPr>
        <w:t xml:space="preserve"> وصف البرنامج:</w:t>
      </w:r>
    </w:p>
    <w:p w14:paraId="6AAE5256" w14:textId="13A893FE" w:rsidR="002F2D01" w:rsidRPr="002F2D01" w:rsidRDefault="00306226" w:rsidP="002F2D01">
      <w:pPr>
        <w:spacing w:line="259" w:lineRule="auto"/>
        <w:rPr>
          <w:rFonts w:ascii="Sakkal Majalla" w:eastAsia="Times New Roman" w:hAnsi="Sakkal Majalla" w:cs="Sakkal Majalla"/>
          <w:b/>
          <w:bCs/>
          <w:color w:val="000000" w:themeColor="text1"/>
          <w:sz w:val="32"/>
          <w:lang w:val="en-GB"/>
        </w:rPr>
      </w:pPr>
      <w:r>
        <w:rPr>
          <w:rFonts w:ascii="Sakkal Majalla" w:eastAsia="Times New Roman" w:hAnsi="Sakkal Majalla" w:cs="Sakkal Majalla" w:hint="cs"/>
          <w:b/>
          <w:bCs/>
          <w:color w:val="000000" w:themeColor="text1"/>
          <w:sz w:val="32"/>
          <w:rtl/>
        </w:rPr>
        <w:t>تُ</w:t>
      </w:r>
      <w:r w:rsidR="002F2D01" w:rsidRPr="002F2D01">
        <w:rPr>
          <w:rFonts w:ascii="Sakkal Majalla" w:eastAsia="Times New Roman" w:hAnsi="Sakkal Majalla" w:cs="Sakkal Majalla"/>
          <w:b/>
          <w:bCs/>
          <w:color w:val="000000" w:themeColor="text1"/>
          <w:sz w:val="32"/>
          <w:rtl/>
        </w:rPr>
        <w:t xml:space="preserve">عد </w:t>
      </w:r>
      <w:r>
        <w:rPr>
          <w:rFonts w:ascii="Sakkal Majalla" w:eastAsia="Times New Roman" w:hAnsi="Sakkal Majalla" w:cs="Sakkal Majalla" w:hint="cs"/>
          <w:b/>
          <w:bCs/>
          <w:color w:val="000000" w:themeColor="text1"/>
          <w:sz w:val="32"/>
          <w:rtl/>
        </w:rPr>
        <w:t>دورة</w:t>
      </w:r>
      <w:r w:rsidR="002F2D01" w:rsidRPr="002F2D01">
        <w:rPr>
          <w:rFonts w:ascii="Sakkal Majalla" w:eastAsia="Times New Roman" w:hAnsi="Sakkal Majalla" w:cs="Sakkal Majalla"/>
          <w:b/>
          <w:bCs/>
          <w:color w:val="000000" w:themeColor="text1"/>
          <w:sz w:val="32"/>
          <w:rtl/>
        </w:rPr>
        <w:t xml:space="preserve"> </w:t>
      </w:r>
      <w:hyperlink r:id="rId16" w:history="1">
        <w:r w:rsidR="002F2D01" w:rsidRPr="00B90637">
          <w:rPr>
            <w:rStyle w:val="Hyperlink"/>
            <w:rFonts w:ascii="Sakkal Majalla" w:eastAsia="Times New Roman" w:hAnsi="Sakkal Majalla" w:cs="Sakkal Majalla"/>
            <w:b/>
            <w:bCs/>
            <w:sz w:val="32"/>
            <w:rtl/>
          </w:rPr>
          <w:t xml:space="preserve">الموظف </w:t>
        </w:r>
        <w:r w:rsidRPr="00B90637">
          <w:rPr>
            <w:rStyle w:val="Hyperlink"/>
            <w:rFonts w:ascii="Sakkal Majalla" w:eastAsia="Times New Roman" w:hAnsi="Sakkal Majalla" w:cs="Sakkal Majalla"/>
            <w:b/>
            <w:bCs/>
            <w:sz w:val="32"/>
            <w:rtl/>
          </w:rPr>
          <w:t xml:space="preserve">المحترف </w:t>
        </w:r>
      </w:hyperlink>
      <w:r w:rsidR="002F2D01" w:rsidRPr="002F2D01">
        <w:rPr>
          <w:rFonts w:ascii="Sakkal Majalla" w:eastAsia="Times New Roman" w:hAnsi="Sakkal Majalla" w:cs="Sakkal Majalla"/>
          <w:b/>
          <w:bCs/>
          <w:color w:val="000000" w:themeColor="text1"/>
          <w:sz w:val="32"/>
          <w:rtl/>
        </w:rPr>
        <w:t xml:space="preserve"> من </w:t>
      </w:r>
      <w:r>
        <w:rPr>
          <w:rFonts w:ascii="Sakkal Majalla" w:eastAsia="Times New Roman" w:hAnsi="Sakkal Majalla" w:cs="Sakkal Majalla" w:hint="cs"/>
          <w:b/>
          <w:bCs/>
          <w:color w:val="000000" w:themeColor="text1"/>
          <w:sz w:val="32"/>
          <w:rtl/>
        </w:rPr>
        <w:t>الدورات</w:t>
      </w:r>
      <w:r w:rsidR="002F2D01" w:rsidRPr="002F2D01">
        <w:rPr>
          <w:rFonts w:ascii="Sakkal Majalla" w:eastAsia="Times New Roman" w:hAnsi="Sakkal Majalla" w:cs="Sakkal Majalla"/>
          <w:b/>
          <w:bCs/>
          <w:color w:val="000000" w:themeColor="text1"/>
          <w:sz w:val="32"/>
          <w:rtl/>
        </w:rPr>
        <w:t xml:space="preserve"> التطويرية التي تهدف إلى تنمية المهارات الشخصية والمهنية للعاملين، وتمكينهم من تحقيق مستويات عالية من الكفاءة والإنتاجية في بيئة العمل. يركز البرنامج على بناء شخصية الموظف القادر على تحمل المسؤولية، وإدارة الوقت بفاعلية، والتواصل الإيجابي، والعمل بروح الفريق، والالتزام بأخلاقيات المهنة، بما يسهم في تحقيق أهداف المؤسسة ورفع جودة الأداء المؤسسي. كما يتناول البرنامج مهارات حل المشكلات، واتخاذ القرارات، والتعامل مع ضغوط العمل، وتنمية المبادرة والإبداع، إضافة إلى تعزيز ثقافة التطوير المستمر والسلوك الوظيفي الاحترافي. ويركز البرنامج على الجوانب التطبيقية التي تساعد المتدربين على تحويل المعرفة إلى ممارسات عملية تسهم في تحسين الأداء الوظيفي وتحقيق التميز المهني وفق أفضل الممارسات الإدارية الحديثة</w:t>
      </w:r>
      <w:r w:rsidR="002F2D01" w:rsidRPr="002F2D01">
        <w:rPr>
          <w:rFonts w:ascii="Sakkal Majalla" w:eastAsia="Times New Roman" w:hAnsi="Sakkal Majalla" w:cs="Sakkal Majalla"/>
          <w:b/>
          <w:bCs/>
          <w:color w:val="000000" w:themeColor="text1"/>
          <w:sz w:val="32"/>
          <w:lang w:val="en-GB"/>
        </w:rPr>
        <w:t>.</w:t>
      </w:r>
    </w:p>
    <w:p w14:paraId="63201A51" w14:textId="077AF7B3" w:rsidR="0046609B" w:rsidRPr="003E089A" w:rsidRDefault="00306226" w:rsidP="00306226">
      <w:pPr>
        <w:spacing w:line="259" w:lineRule="auto"/>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drawing>
          <wp:anchor distT="0" distB="0" distL="114300" distR="114300" simplePos="0" relativeHeight="252027904" behindDoc="1" locked="0" layoutInCell="1" allowOverlap="1" wp14:anchorId="47A740C7" wp14:editId="20C8FA4C">
            <wp:simplePos x="0" y="0"/>
            <wp:positionH relativeFrom="margin">
              <wp:posOffset>5744210</wp:posOffset>
            </wp:positionH>
            <wp:positionV relativeFrom="paragraph">
              <wp:posOffset>-1905</wp:posOffset>
            </wp:positionV>
            <wp:extent cx="461645" cy="461645"/>
            <wp:effectExtent l="0" t="0" r="0" b="0"/>
            <wp:wrapNone/>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0046609B" w:rsidRPr="003E089A">
        <w:rPr>
          <w:rFonts w:ascii="Sakkal Majalla" w:hAnsi="Sakkal Majalla" w:cs="Sakkal Majalla"/>
          <w:b/>
          <w:bCs/>
          <w:color w:val="168489"/>
          <w:sz w:val="44"/>
          <w:szCs w:val="48"/>
          <w:rtl/>
        </w:rPr>
        <w:t xml:space="preserve"> </w:t>
      </w:r>
      <w:r w:rsidR="002F2D01">
        <w:rPr>
          <w:rFonts w:ascii="Sakkal Majalla" w:hAnsi="Sakkal Majalla" w:cs="Sakkal Majalla" w:hint="cs"/>
          <w:b/>
          <w:bCs/>
          <w:color w:val="168489"/>
          <w:sz w:val="44"/>
          <w:szCs w:val="48"/>
          <w:rtl/>
        </w:rPr>
        <w:t xml:space="preserve"> </w:t>
      </w:r>
      <w:r w:rsidR="0046609B" w:rsidRPr="003E089A">
        <w:rPr>
          <w:rFonts w:ascii="Sakkal Majalla" w:hAnsi="Sakkal Majalla" w:cs="Sakkal Majalla"/>
          <w:b/>
          <w:bCs/>
          <w:color w:val="168489"/>
          <w:sz w:val="44"/>
          <w:szCs w:val="48"/>
          <w:rtl/>
        </w:rPr>
        <w:t xml:space="preserve">أهمية </w:t>
      </w:r>
      <w:r>
        <w:rPr>
          <w:rFonts w:ascii="Sakkal Majalla" w:hAnsi="Sakkal Majalla" w:cs="Sakkal Majalla" w:hint="cs"/>
          <w:b/>
          <w:bCs/>
          <w:color w:val="168489"/>
          <w:sz w:val="44"/>
          <w:szCs w:val="48"/>
          <w:rtl/>
        </w:rPr>
        <w:t>الدورة</w:t>
      </w:r>
      <w:r w:rsidR="0046609B" w:rsidRPr="003E089A">
        <w:rPr>
          <w:rFonts w:ascii="Sakkal Majalla" w:hAnsi="Sakkal Majalla" w:cs="Sakkal Majalla"/>
          <w:b/>
          <w:bCs/>
          <w:color w:val="168489"/>
          <w:sz w:val="44"/>
          <w:szCs w:val="48"/>
          <w:rtl/>
        </w:rPr>
        <w:t>:</w:t>
      </w:r>
    </w:p>
    <w:p w14:paraId="619E8FB5" w14:textId="77777777" w:rsidR="00F61EE3" w:rsidRPr="003E089A" w:rsidRDefault="00F61EE3" w:rsidP="000B5C82">
      <w:pPr>
        <w:spacing w:line="240" w:lineRule="auto"/>
        <w:rPr>
          <w:rFonts w:ascii="Sakkal Majalla" w:eastAsia="Times New Roman" w:hAnsi="Sakkal Majalla" w:cs="Sakkal Majalla"/>
          <w:b/>
          <w:bCs/>
          <w:color w:val="000000" w:themeColor="text1"/>
          <w:sz w:val="8"/>
          <w:szCs w:val="8"/>
          <w:rtl/>
        </w:rPr>
      </w:pPr>
    </w:p>
    <w:p w14:paraId="53AC37D5" w14:textId="0B23E5FF" w:rsidR="00967EC3" w:rsidRDefault="002F2D01" w:rsidP="002F2D01">
      <w:pPr>
        <w:spacing w:line="259" w:lineRule="auto"/>
        <w:rPr>
          <w:rFonts w:ascii="Sakkal Majalla" w:hAnsi="Sakkal Majalla" w:cs="Sakkal Majalla"/>
          <w:b/>
          <w:bCs/>
          <w:color w:val="168489"/>
          <w:sz w:val="44"/>
          <w:szCs w:val="48"/>
          <w:rtl/>
        </w:rPr>
      </w:pPr>
      <w:r w:rsidRPr="002F2D01">
        <w:rPr>
          <w:rFonts w:ascii="Sakkal Majalla" w:eastAsia="Times New Roman" w:hAnsi="Sakkal Majalla" w:cs="Sakkal Majalla"/>
          <w:b/>
          <w:bCs/>
          <w:color w:val="000000" w:themeColor="text1"/>
          <w:sz w:val="32"/>
          <w:rtl/>
        </w:rPr>
        <w:t xml:space="preserve">تنبع أهمية </w:t>
      </w:r>
      <w:r w:rsidR="00306226">
        <w:rPr>
          <w:rFonts w:ascii="Sakkal Majalla" w:eastAsia="Times New Roman" w:hAnsi="Sakkal Majalla" w:cs="Sakkal Majalla" w:hint="cs"/>
          <w:b/>
          <w:bCs/>
          <w:color w:val="000000" w:themeColor="text1"/>
          <w:sz w:val="32"/>
          <w:rtl/>
        </w:rPr>
        <w:t>دورة</w:t>
      </w:r>
      <w:r w:rsidRPr="002F2D01">
        <w:rPr>
          <w:rFonts w:ascii="Sakkal Majalla" w:eastAsia="Times New Roman" w:hAnsi="Sakkal Majalla" w:cs="Sakkal Majalla"/>
          <w:b/>
          <w:bCs/>
          <w:color w:val="000000" w:themeColor="text1"/>
          <w:sz w:val="32"/>
          <w:rtl/>
        </w:rPr>
        <w:t xml:space="preserve"> </w:t>
      </w:r>
      <w:hyperlink r:id="rId18" w:history="1">
        <w:r w:rsidRPr="00B90637">
          <w:rPr>
            <w:rStyle w:val="Hyperlink"/>
            <w:rFonts w:ascii="Sakkal Majalla" w:eastAsia="Times New Roman" w:hAnsi="Sakkal Majalla" w:cs="Sakkal Majalla"/>
            <w:b/>
            <w:bCs/>
            <w:sz w:val="32"/>
            <w:rtl/>
          </w:rPr>
          <w:t xml:space="preserve">الموظف </w:t>
        </w:r>
        <w:r w:rsidR="00306226" w:rsidRPr="00B90637">
          <w:rPr>
            <w:rStyle w:val="Hyperlink"/>
            <w:rFonts w:ascii="Sakkal Majalla" w:eastAsia="Times New Roman" w:hAnsi="Sakkal Majalla" w:cs="Sakkal Majalla"/>
            <w:b/>
            <w:bCs/>
            <w:sz w:val="32"/>
            <w:rtl/>
          </w:rPr>
          <w:t xml:space="preserve">المحترف </w:t>
        </w:r>
      </w:hyperlink>
      <w:r w:rsidRPr="002F2D01">
        <w:rPr>
          <w:rFonts w:ascii="Sakkal Majalla" w:eastAsia="Times New Roman" w:hAnsi="Sakkal Majalla" w:cs="Sakkal Majalla"/>
          <w:b/>
          <w:bCs/>
          <w:color w:val="000000" w:themeColor="text1"/>
          <w:sz w:val="32"/>
          <w:rtl/>
        </w:rPr>
        <w:t xml:space="preserve"> من دوره في إعداد موظفين يمتلكون المهارات والسلوكيات المهنية التي تمكنهم من أداء أعمالهم بكفاءة وفاعلية، بما ينعكس إيجابًا على جودة الخدمات والإنتاجية داخل المؤسسة. ويساعد البرنامج المشاركين على تطوير مهارات إدارة الوقت، والتواصل الفعال، والعمل الجماعي، وتحمل المسؤولية، والالتزام بالقيم المهنية، إلى جانب تعزيز القدرة على التكيف مع التغيرات ومواجهة تحديات بيئة العمل بثقة واحترافية. كما يسهم في رفع مستوى الرضا الوظيفي، وتحسين العلاقات المهنية، وتقليل الأخطاء التشغيلية، وتعزيز ثقافة الإنجاز والتميز، بما يدعم تحقيق الأهداف الاستراتيجية للمؤسسات ويرفع من كفاءة الأداء المؤسسي واستدامة النجاح</w:t>
      </w:r>
      <w:r w:rsidRPr="002F2D01">
        <w:rPr>
          <w:rFonts w:ascii="Sakkal Majalla" w:eastAsia="Times New Roman" w:hAnsi="Sakkal Majalla" w:cs="Sakkal Majalla"/>
          <w:b/>
          <w:bCs/>
          <w:color w:val="000000" w:themeColor="text1"/>
          <w:sz w:val="32"/>
        </w:rPr>
        <w:t>.</w:t>
      </w:r>
    </w:p>
    <w:p w14:paraId="03376A2E" w14:textId="77777777" w:rsidR="00967EC3" w:rsidRDefault="00967EC3" w:rsidP="0055403D">
      <w:pPr>
        <w:spacing w:line="259" w:lineRule="auto"/>
        <w:rPr>
          <w:rFonts w:ascii="Sakkal Majalla" w:hAnsi="Sakkal Majalla" w:cs="Sakkal Majalla"/>
          <w:b/>
          <w:bCs/>
          <w:color w:val="168489"/>
          <w:sz w:val="44"/>
          <w:szCs w:val="48"/>
          <w:rtl/>
        </w:rPr>
      </w:pPr>
    </w:p>
    <w:p w14:paraId="5D10F16F" w14:textId="77777777" w:rsidR="00967EC3" w:rsidRDefault="00967EC3" w:rsidP="0055403D">
      <w:pPr>
        <w:spacing w:line="259" w:lineRule="auto"/>
        <w:rPr>
          <w:rFonts w:ascii="Sakkal Majalla" w:hAnsi="Sakkal Majalla" w:cs="Sakkal Majalla"/>
          <w:b/>
          <w:bCs/>
          <w:color w:val="168489"/>
          <w:sz w:val="44"/>
          <w:szCs w:val="48"/>
          <w:rtl/>
        </w:rPr>
      </w:pPr>
    </w:p>
    <w:p w14:paraId="39121A6E" w14:textId="77777777" w:rsidR="00967EC3" w:rsidRDefault="00967EC3" w:rsidP="0055403D">
      <w:pPr>
        <w:spacing w:line="259" w:lineRule="auto"/>
        <w:rPr>
          <w:rFonts w:ascii="Sakkal Majalla" w:hAnsi="Sakkal Majalla" w:cs="Sakkal Majalla"/>
          <w:b/>
          <w:bCs/>
          <w:color w:val="168489"/>
          <w:sz w:val="44"/>
          <w:szCs w:val="48"/>
          <w:rtl/>
        </w:rPr>
      </w:pPr>
    </w:p>
    <w:p w14:paraId="6075652E" w14:textId="77777777" w:rsidR="00967EC3" w:rsidRDefault="00967EC3" w:rsidP="0055403D">
      <w:pPr>
        <w:spacing w:line="259" w:lineRule="auto"/>
        <w:rPr>
          <w:rFonts w:ascii="Sakkal Majalla" w:hAnsi="Sakkal Majalla" w:cs="Sakkal Majalla"/>
          <w:b/>
          <w:bCs/>
          <w:color w:val="168489"/>
          <w:sz w:val="44"/>
          <w:szCs w:val="48"/>
          <w:rtl/>
        </w:rPr>
      </w:pPr>
    </w:p>
    <w:p w14:paraId="185F3FE5" w14:textId="77777777" w:rsidR="002F2D01" w:rsidRDefault="002F2D01" w:rsidP="0055403D">
      <w:pPr>
        <w:spacing w:line="259" w:lineRule="auto"/>
        <w:rPr>
          <w:rFonts w:ascii="Sakkal Majalla" w:hAnsi="Sakkal Majalla" w:cs="Sakkal Majalla"/>
          <w:b/>
          <w:bCs/>
          <w:color w:val="168489"/>
          <w:sz w:val="44"/>
          <w:szCs w:val="48"/>
          <w:rtl/>
        </w:rPr>
      </w:pPr>
    </w:p>
    <w:p w14:paraId="3504467E" w14:textId="77777777" w:rsidR="007421EA" w:rsidRDefault="007421EA" w:rsidP="0055403D">
      <w:pPr>
        <w:spacing w:line="259" w:lineRule="auto"/>
        <w:rPr>
          <w:rFonts w:ascii="Sakkal Majalla" w:hAnsi="Sakkal Majalla" w:cs="Sakkal Majalla"/>
          <w:b/>
          <w:bCs/>
          <w:color w:val="168489"/>
          <w:sz w:val="44"/>
          <w:szCs w:val="48"/>
          <w:rtl/>
        </w:rPr>
      </w:pPr>
    </w:p>
    <w:p w14:paraId="34DF75B0" w14:textId="13BF82A9" w:rsidR="002C57E3" w:rsidRPr="003E089A" w:rsidRDefault="0046609B" w:rsidP="002F2D01">
      <w:pPr>
        <w:spacing w:line="240" w:lineRule="auto"/>
        <w:rPr>
          <w:rFonts w:ascii="Sakkal Majalla" w:hAnsi="Sakkal Majalla" w:cs="Sakkal Majalla"/>
          <w:b/>
          <w:bCs/>
          <w:color w:val="168489"/>
          <w:sz w:val="44"/>
          <w:szCs w:val="48"/>
          <w:rtl/>
        </w:rPr>
      </w:pPr>
      <w:r w:rsidRPr="003E089A">
        <w:rPr>
          <w:rFonts w:ascii="Sakkal Majalla" w:hAnsi="Sakkal Majalla" w:cs="Sakkal Majalla"/>
          <w:b/>
          <w:bCs/>
          <w:color w:val="168489"/>
          <w:sz w:val="44"/>
          <w:szCs w:val="48"/>
          <w:rtl/>
        </w:rPr>
        <w:t>الهدف العام:</w:t>
      </w:r>
    </w:p>
    <w:p w14:paraId="3B1A898A" w14:textId="77777777" w:rsidR="002F2D01" w:rsidRDefault="002F2D01" w:rsidP="002F2D01">
      <w:pPr>
        <w:spacing w:after="160" w:line="240" w:lineRule="auto"/>
        <w:jc w:val="left"/>
        <w:rPr>
          <w:rFonts w:ascii="Sakkal Majalla" w:hAnsi="Sakkal Majalla" w:cs="Sakkal Majalla"/>
          <w:b/>
          <w:bCs/>
          <w:color w:val="000000" w:themeColor="text1"/>
          <w:sz w:val="32"/>
          <w:rtl/>
        </w:rPr>
      </w:pPr>
      <w:r w:rsidRPr="002F2D01">
        <w:rPr>
          <w:rFonts w:ascii="Sakkal Majalla" w:hAnsi="Sakkal Majalla" w:cs="Sakkal Majalla"/>
          <w:b/>
          <w:bCs/>
          <w:color w:val="000000" w:themeColor="text1"/>
          <w:sz w:val="32"/>
          <w:rtl/>
        </w:rPr>
        <w:t>تمكين المشاركين من اكتساب السلوكيات والمهارات المهنية التي تساعدهم على تحقيق النجاح الوظيفي، ورفع مستوى الأداء والإنتاجية، وتعزيز مساهمتهم في تحقيق أهداف المؤسسة.</w:t>
      </w:r>
    </w:p>
    <w:p w14:paraId="6D04D4B1" w14:textId="75FE62A0" w:rsidR="00967EC3" w:rsidRPr="003E089A" w:rsidRDefault="00967EC3" w:rsidP="002F2D01">
      <w:pPr>
        <w:spacing w:after="160" w:line="240" w:lineRule="auto"/>
        <w:jc w:val="left"/>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drawing>
          <wp:anchor distT="0" distB="0" distL="114300" distR="114300" simplePos="0" relativeHeight="252214272" behindDoc="0" locked="0" layoutInCell="1" allowOverlap="1" wp14:anchorId="60D10B70" wp14:editId="371B674F">
            <wp:simplePos x="0" y="0"/>
            <wp:positionH relativeFrom="margin">
              <wp:posOffset>5411470</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3E089A">
        <w:rPr>
          <w:rFonts w:ascii="Sakkal Majalla" w:hAnsi="Sakkal Majalla" w:cs="Sakkal Majalla"/>
          <w:b/>
          <w:bCs/>
          <w:color w:val="168489"/>
          <w:sz w:val="44"/>
          <w:szCs w:val="48"/>
          <w:rtl/>
        </w:rPr>
        <w:t xml:space="preserve"> الأهداف التفصيلية:</w:t>
      </w:r>
    </w:p>
    <w:p w14:paraId="4613420C" w14:textId="01B2D79B" w:rsidR="002F2D01"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4"/>
          <w:szCs w:val="34"/>
        </w:rPr>
      </w:pPr>
      <w:r w:rsidRPr="002F2D01">
        <w:rPr>
          <w:rFonts w:ascii="Sakkal Majalla" w:eastAsia="Times New Roman" w:hAnsi="Sakkal Majalla" w:cs="Sakkal Majalla"/>
          <w:b/>
          <w:bCs/>
          <w:color w:val="000000" w:themeColor="text1"/>
          <w:sz w:val="34"/>
          <w:szCs w:val="34"/>
          <w:rtl/>
        </w:rPr>
        <w:t xml:space="preserve">التعرف إلى خصائص الموظف </w:t>
      </w:r>
      <w:r w:rsidR="00306226">
        <w:rPr>
          <w:rFonts w:ascii="Sakkal Majalla" w:eastAsia="Times New Roman" w:hAnsi="Sakkal Majalla" w:cs="Sakkal Majalla"/>
          <w:b/>
          <w:bCs/>
          <w:color w:val="000000" w:themeColor="text1"/>
          <w:sz w:val="34"/>
          <w:szCs w:val="34"/>
          <w:rtl/>
        </w:rPr>
        <w:t xml:space="preserve">المحترف </w:t>
      </w:r>
      <w:r w:rsidRPr="002F2D01">
        <w:rPr>
          <w:rFonts w:ascii="Sakkal Majalla" w:eastAsia="Times New Roman" w:hAnsi="Sakkal Majalla" w:cs="Sakkal Majalla"/>
          <w:b/>
          <w:bCs/>
          <w:color w:val="000000" w:themeColor="text1"/>
          <w:sz w:val="34"/>
          <w:szCs w:val="34"/>
          <w:rtl/>
        </w:rPr>
        <w:t xml:space="preserve"> ومقومات التميز الوظيفي.</w:t>
      </w:r>
    </w:p>
    <w:p w14:paraId="6BD99854" w14:textId="77777777" w:rsidR="002F2D01"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4"/>
          <w:szCs w:val="34"/>
        </w:rPr>
      </w:pPr>
      <w:r w:rsidRPr="002F2D01">
        <w:rPr>
          <w:rFonts w:ascii="Sakkal Majalla" w:eastAsia="Times New Roman" w:hAnsi="Sakkal Majalla" w:cs="Sakkal Majalla"/>
          <w:b/>
          <w:bCs/>
          <w:color w:val="000000" w:themeColor="text1"/>
          <w:sz w:val="34"/>
          <w:szCs w:val="34"/>
          <w:rtl/>
        </w:rPr>
        <w:t>تنظيم الأولويات وإدارة الوقت بكفاءة.</w:t>
      </w:r>
    </w:p>
    <w:p w14:paraId="15B5C3C8" w14:textId="77777777" w:rsidR="002F2D01"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4"/>
          <w:szCs w:val="34"/>
        </w:rPr>
      </w:pPr>
      <w:r w:rsidRPr="002F2D01">
        <w:rPr>
          <w:rFonts w:ascii="Sakkal Majalla" w:eastAsia="Times New Roman" w:hAnsi="Sakkal Majalla" w:cs="Sakkal Majalla"/>
          <w:b/>
          <w:bCs/>
          <w:color w:val="000000" w:themeColor="text1"/>
          <w:sz w:val="34"/>
          <w:szCs w:val="34"/>
          <w:rtl/>
        </w:rPr>
        <w:t>تطبيق مهارات الاتصال والتواصل المهني الفعال.</w:t>
      </w:r>
    </w:p>
    <w:p w14:paraId="79248D78" w14:textId="77777777" w:rsidR="002F2D01"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4"/>
          <w:szCs w:val="34"/>
        </w:rPr>
      </w:pPr>
      <w:r w:rsidRPr="002F2D01">
        <w:rPr>
          <w:rFonts w:ascii="Sakkal Majalla" w:eastAsia="Times New Roman" w:hAnsi="Sakkal Majalla" w:cs="Sakkal Majalla"/>
          <w:b/>
          <w:bCs/>
          <w:color w:val="000000" w:themeColor="text1"/>
          <w:sz w:val="34"/>
          <w:szCs w:val="34"/>
          <w:rtl/>
        </w:rPr>
        <w:t>تعزيز العمل الجماعي وبناء العلاقات المهنية الإيجابية.</w:t>
      </w:r>
    </w:p>
    <w:p w14:paraId="0A542F2E" w14:textId="77777777" w:rsidR="002F2D01"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4"/>
          <w:szCs w:val="34"/>
        </w:rPr>
      </w:pPr>
      <w:r w:rsidRPr="002F2D01">
        <w:rPr>
          <w:rFonts w:ascii="Sakkal Majalla" w:eastAsia="Times New Roman" w:hAnsi="Sakkal Majalla" w:cs="Sakkal Majalla"/>
          <w:b/>
          <w:bCs/>
          <w:color w:val="000000" w:themeColor="text1"/>
          <w:sz w:val="34"/>
          <w:szCs w:val="34"/>
          <w:rtl/>
        </w:rPr>
        <w:t>التعامل مع ضغوط العمل والمواقف الصعبة باحترافية.</w:t>
      </w:r>
    </w:p>
    <w:p w14:paraId="5AA2B17B" w14:textId="77777777" w:rsidR="002F2D01"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4"/>
          <w:szCs w:val="34"/>
        </w:rPr>
      </w:pPr>
      <w:r w:rsidRPr="002F2D01">
        <w:rPr>
          <w:rFonts w:ascii="Sakkal Majalla" w:eastAsia="Times New Roman" w:hAnsi="Sakkal Majalla" w:cs="Sakkal Majalla"/>
          <w:b/>
          <w:bCs/>
          <w:color w:val="000000" w:themeColor="text1"/>
          <w:sz w:val="34"/>
          <w:szCs w:val="34"/>
          <w:rtl/>
        </w:rPr>
        <w:t>تنمية روح المبادرة والمسؤولية والالتزام الوظيفي.</w:t>
      </w:r>
    </w:p>
    <w:p w14:paraId="295A74AC" w14:textId="036D2860" w:rsidR="00967EC3" w:rsidRPr="002F2D01" w:rsidRDefault="002F2D01" w:rsidP="002F2D01">
      <w:pPr>
        <w:pStyle w:val="a5"/>
        <w:numPr>
          <w:ilvl w:val="0"/>
          <w:numId w:val="20"/>
        </w:numPr>
        <w:spacing w:line="240" w:lineRule="auto"/>
        <w:rPr>
          <w:rFonts w:ascii="Sakkal Majalla" w:eastAsia="Times New Roman" w:hAnsi="Sakkal Majalla" w:cs="Sakkal Majalla"/>
          <w:b/>
          <w:bCs/>
          <w:color w:val="000000" w:themeColor="text1"/>
          <w:sz w:val="36"/>
          <w:szCs w:val="36"/>
          <w:rtl/>
        </w:rPr>
      </w:pPr>
      <w:r w:rsidRPr="002F2D01">
        <w:rPr>
          <w:rFonts w:ascii="Sakkal Majalla" w:eastAsia="Times New Roman" w:hAnsi="Sakkal Majalla" w:cs="Sakkal Majalla"/>
          <w:b/>
          <w:bCs/>
          <w:color w:val="000000" w:themeColor="text1"/>
          <w:sz w:val="34"/>
          <w:szCs w:val="34"/>
          <w:rtl/>
        </w:rPr>
        <w:t>إعداد خطة تطوير شخصية لتحسين الأداء الوظيفي.</w:t>
      </w:r>
    </w:p>
    <w:p w14:paraId="624E3248" w14:textId="0DB2AB04" w:rsidR="00967EC3" w:rsidRPr="002F2D01" w:rsidRDefault="002F2D01" w:rsidP="002F2D01">
      <w:pPr>
        <w:spacing w:line="240" w:lineRule="auto"/>
        <w:rPr>
          <w:rFonts w:ascii="Sakkal Majalla" w:eastAsia="Times New Roman" w:hAnsi="Sakkal Majalla" w:cs="Sakkal Majalla"/>
          <w:b/>
          <w:bCs/>
          <w:color w:val="000000" w:themeColor="text1"/>
          <w:sz w:val="34"/>
          <w:szCs w:val="34"/>
          <w:rtl/>
        </w:rPr>
      </w:pPr>
      <w:r w:rsidRPr="003E089A">
        <w:rPr>
          <w:noProof/>
        </w:rPr>
        <w:drawing>
          <wp:anchor distT="0" distB="0" distL="114300" distR="114300" simplePos="0" relativeHeight="252212224" behindDoc="0" locked="0" layoutInCell="1" allowOverlap="1" wp14:anchorId="6A9BB96B" wp14:editId="299D3B10">
            <wp:simplePos x="0" y="0"/>
            <wp:positionH relativeFrom="margin">
              <wp:posOffset>5560060</wp:posOffset>
            </wp:positionH>
            <wp:positionV relativeFrom="paragraph">
              <wp:posOffset>15875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00967EC3" w:rsidRPr="002F2D01">
        <w:rPr>
          <w:rFonts w:ascii="Sakkal Majalla" w:hAnsi="Sakkal Majalla" w:cs="Sakkal Majalla"/>
          <w:b/>
          <w:bCs/>
          <w:color w:val="168489"/>
          <w:sz w:val="44"/>
          <w:szCs w:val="48"/>
          <w:rtl/>
        </w:rPr>
        <w:t>الفئة المستهدفة:</w:t>
      </w:r>
    </w:p>
    <w:p w14:paraId="7A6DD576" w14:textId="77777777" w:rsidR="002F2D01" w:rsidRPr="002F2D01" w:rsidRDefault="002F2D01" w:rsidP="002F2D01">
      <w:pPr>
        <w:pStyle w:val="a5"/>
        <w:numPr>
          <w:ilvl w:val="0"/>
          <w:numId w:val="21"/>
        </w:numPr>
        <w:spacing w:line="240" w:lineRule="auto"/>
        <w:rPr>
          <w:rFonts w:ascii="Sakkal Majalla" w:eastAsia="Times New Roman" w:hAnsi="Sakkal Majalla" w:cs="Sakkal Majalla"/>
          <w:b/>
          <w:bCs/>
          <w:color w:val="000000" w:themeColor="text1"/>
          <w:sz w:val="34"/>
          <w:szCs w:val="34"/>
          <w:rtl/>
        </w:rPr>
      </w:pPr>
      <w:r w:rsidRPr="002F2D01">
        <w:rPr>
          <w:rFonts w:ascii="Sakkal Majalla" w:eastAsia="Times New Roman" w:hAnsi="Sakkal Majalla" w:cs="Sakkal Majalla"/>
          <w:b/>
          <w:bCs/>
          <w:color w:val="000000" w:themeColor="text1"/>
          <w:sz w:val="34"/>
          <w:szCs w:val="34"/>
          <w:rtl/>
        </w:rPr>
        <w:t>الموظفون في القطاعين العام والخاص.</w:t>
      </w:r>
    </w:p>
    <w:p w14:paraId="62A30A86" w14:textId="77777777" w:rsidR="002F2D01" w:rsidRPr="002F2D01" w:rsidRDefault="002F2D01" w:rsidP="002F2D01">
      <w:pPr>
        <w:pStyle w:val="a5"/>
        <w:numPr>
          <w:ilvl w:val="0"/>
          <w:numId w:val="21"/>
        </w:numPr>
        <w:spacing w:line="240" w:lineRule="auto"/>
        <w:rPr>
          <w:rFonts w:ascii="Sakkal Majalla" w:eastAsia="Times New Roman" w:hAnsi="Sakkal Majalla" w:cs="Sakkal Majalla"/>
          <w:b/>
          <w:bCs/>
          <w:color w:val="000000" w:themeColor="text1"/>
          <w:sz w:val="34"/>
          <w:szCs w:val="34"/>
          <w:rtl/>
        </w:rPr>
      </w:pPr>
      <w:r w:rsidRPr="002F2D01">
        <w:rPr>
          <w:rFonts w:ascii="Sakkal Majalla" w:eastAsia="Times New Roman" w:hAnsi="Sakkal Majalla" w:cs="Sakkal Majalla"/>
          <w:b/>
          <w:bCs/>
          <w:color w:val="000000" w:themeColor="text1"/>
          <w:sz w:val="34"/>
          <w:szCs w:val="34"/>
          <w:rtl/>
        </w:rPr>
        <w:t>الموظفون الجدد.</w:t>
      </w:r>
    </w:p>
    <w:p w14:paraId="23D79DDC" w14:textId="77777777" w:rsidR="002F2D01" w:rsidRPr="002F2D01" w:rsidRDefault="002F2D01" w:rsidP="002F2D01">
      <w:pPr>
        <w:pStyle w:val="a5"/>
        <w:numPr>
          <w:ilvl w:val="0"/>
          <w:numId w:val="21"/>
        </w:numPr>
        <w:spacing w:line="240" w:lineRule="auto"/>
        <w:rPr>
          <w:rFonts w:ascii="Sakkal Majalla" w:eastAsia="Times New Roman" w:hAnsi="Sakkal Majalla" w:cs="Sakkal Majalla"/>
          <w:b/>
          <w:bCs/>
          <w:color w:val="000000" w:themeColor="text1"/>
          <w:sz w:val="34"/>
          <w:szCs w:val="34"/>
          <w:rtl/>
        </w:rPr>
      </w:pPr>
      <w:r w:rsidRPr="002F2D01">
        <w:rPr>
          <w:rFonts w:ascii="Sakkal Majalla" w:eastAsia="Times New Roman" w:hAnsi="Sakkal Majalla" w:cs="Sakkal Majalla"/>
          <w:b/>
          <w:bCs/>
          <w:color w:val="000000" w:themeColor="text1"/>
          <w:sz w:val="34"/>
          <w:szCs w:val="34"/>
          <w:rtl/>
        </w:rPr>
        <w:t>المشرفون ورؤساء الأقسام.</w:t>
      </w:r>
    </w:p>
    <w:p w14:paraId="13741308" w14:textId="21CFB8F8" w:rsidR="007421EA" w:rsidRDefault="002F2D01" w:rsidP="002F2D01">
      <w:pPr>
        <w:pStyle w:val="a5"/>
        <w:numPr>
          <w:ilvl w:val="0"/>
          <w:numId w:val="21"/>
        </w:numPr>
        <w:spacing w:line="240" w:lineRule="auto"/>
        <w:rPr>
          <w:rFonts w:ascii="Sakkal Majalla" w:hAnsi="Sakkal Majalla" w:cs="Sakkal Majalla"/>
          <w:b/>
          <w:bCs/>
          <w:color w:val="168489"/>
          <w:sz w:val="44"/>
          <w:szCs w:val="48"/>
        </w:rPr>
      </w:pPr>
      <w:r w:rsidRPr="002F2D01">
        <w:rPr>
          <w:rFonts w:ascii="Sakkal Majalla" w:eastAsia="Times New Roman" w:hAnsi="Sakkal Majalla" w:cs="Sakkal Majalla"/>
          <w:b/>
          <w:bCs/>
          <w:color w:val="000000" w:themeColor="text1"/>
          <w:sz w:val="34"/>
          <w:szCs w:val="34"/>
          <w:rtl/>
        </w:rPr>
        <w:t>الراغبون في تطوير مهاراتهم المهنية وتحقيق التميز الوظيفي.</w:t>
      </w:r>
    </w:p>
    <w:p w14:paraId="708DAB20" w14:textId="77777777" w:rsidR="00967EC3" w:rsidRPr="003E089A" w:rsidRDefault="00967EC3" w:rsidP="00967EC3">
      <w:pPr>
        <w:pStyle w:val="a5"/>
        <w:ind w:left="360"/>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drawing>
          <wp:anchor distT="0" distB="0" distL="114300" distR="114300" simplePos="0" relativeHeight="252213248" behindDoc="0" locked="0" layoutInCell="1" allowOverlap="1" wp14:anchorId="73A654C8" wp14:editId="3F1F8418">
            <wp:simplePos x="0" y="0"/>
            <wp:positionH relativeFrom="margin">
              <wp:align>right</wp:align>
            </wp:positionH>
            <wp:positionV relativeFrom="paragraph">
              <wp:posOffset>66040</wp:posOffset>
            </wp:positionV>
            <wp:extent cx="361950" cy="36195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3E089A">
        <w:rPr>
          <w:rFonts w:ascii="Sakkal Majalla" w:hAnsi="Sakkal Majalla" w:cs="Sakkal Majalla"/>
          <w:b/>
          <w:bCs/>
          <w:color w:val="168489"/>
          <w:sz w:val="44"/>
          <w:szCs w:val="48"/>
          <w:rtl/>
        </w:rPr>
        <w:t>مدة البرنامج:</w:t>
      </w:r>
    </w:p>
    <w:p w14:paraId="1B2028C5" w14:textId="7BE0379F" w:rsidR="002C57E3" w:rsidRPr="00967EC3" w:rsidRDefault="00967EC3" w:rsidP="00967EC3">
      <w:pPr>
        <w:shd w:val="clear" w:color="auto" w:fill="F2F2F2" w:themeFill="background1" w:themeFillShade="F2"/>
        <w:spacing w:line="240" w:lineRule="auto"/>
        <w:jc w:val="center"/>
        <w:rPr>
          <w:rFonts w:ascii="Sakkal Majalla" w:hAnsi="Sakkal Majalla" w:cs="Sakkal Majalla"/>
          <w:bCs/>
          <w:color w:val="34999E"/>
          <w:sz w:val="36"/>
          <w:szCs w:val="36"/>
          <w:rtl/>
        </w:rPr>
        <w:sectPr w:rsidR="002C57E3" w:rsidRPr="00967EC3" w:rsidSect="005E1791">
          <w:headerReference w:type="default" r:id="rId22"/>
          <w:pgSz w:w="11906" w:h="16838" w:code="9"/>
          <w:pgMar w:top="1440" w:right="1440" w:bottom="1440" w:left="1440" w:header="720" w:footer="397" w:gutter="0"/>
          <w:pgNumType w:start="1"/>
          <w:cols w:space="720"/>
          <w:docGrid w:linePitch="381"/>
        </w:sectPr>
      </w:pPr>
      <w:r>
        <w:rPr>
          <w:rFonts w:ascii="Sakkal Majalla" w:hAnsi="Sakkal Majalla" w:cs="Sakkal Majalla" w:hint="cs"/>
          <w:bCs/>
          <w:color w:val="34999E"/>
          <w:sz w:val="36"/>
          <w:szCs w:val="36"/>
          <w:rtl/>
        </w:rPr>
        <w:t>يوم</w:t>
      </w:r>
      <w:r w:rsidRPr="003E089A">
        <w:rPr>
          <w:rFonts w:ascii="Sakkal Majalla" w:hAnsi="Sakkal Majalla" w:cs="Sakkal Majalla"/>
          <w:bCs/>
          <w:color w:val="34999E"/>
          <w:sz w:val="36"/>
          <w:szCs w:val="36"/>
          <w:rtl/>
        </w:rPr>
        <w:t xml:space="preserve">، </w:t>
      </w:r>
      <w:r w:rsidR="002F2D01">
        <w:rPr>
          <w:rFonts w:ascii="Sakkal Majalla" w:hAnsi="Sakkal Majalla" w:cs="Sakkal Majalla" w:hint="cs"/>
          <w:bCs/>
          <w:color w:val="34999E"/>
          <w:sz w:val="36"/>
          <w:szCs w:val="36"/>
          <w:rtl/>
        </w:rPr>
        <w:t>5</w:t>
      </w:r>
      <w:r w:rsidRPr="003E089A">
        <w:rPr>
          <w:rFonts w:ascii="Sakkal Majalla" w:hAnsi="Sakkal Majalla" w:cs="Sakkal Majalla"/>
          <w:bCs/>
          <w:color w:val="34999E"/>
          <w:sz w:val="36"/>
          <w:szCs w:val="36"/>
          <w:rtl/>
        </w:rPr>
        <w:t xml:space="preserve"> ساع</w:t>
      </w:r>
      <w:r w:rsidR="002F2D01">
        <w:rPr>
          <w:rFonts w:ascii="Sakkal Majalla" w:hAnsi="Sakkal Majalla" w:cs="Sakkal Majalla" w:hint="cs"/>
          <w:bCs/>
          <w:color w:val="34999E"/>
          <w:sz w:val="36"/>
          <w:szCs w:val="36"/>
          <w:rtl/>
        </w:rPr>
        <w:t>ات</w:t>
      </w:r>
      <w:r w:rsidRPr="003E089A">
        <w:rPr>
          <w:rFonts w:ascii="Sakkal Majalla" w:hAnsi="Sakkal Majalla" w:cs="Sakkal Majalla"/>
          <w:bCs/>
          <w:color w:val="34999E"/>
          <w:sz w:val="36"/>
          <w:szCs w:val="36"/>
          <w:rtl/>
        </w:rPr>
        <w:t xml:space="preserve"> تدريبية</w:t>
      </w:r>
    </w:p>
    <w:p w14:paraId="28ACC6A1" w14:textId="1C803247" w:rsidR="0046609B" w:rsidRPr="003E089A" w:rsidRDefault="00967EC3" w:rsidP="00DF73E5">
      <w:pPr>
        <w:rPr>
          <w:rFonts w:ascii="Sakkal Majalla" w:hAnsi="Sakkal Majalla" w:cs="Sakkal Majalla"/>
          <w:sz w:val="40"/>
          <w:szCs w:val="44"/>
          <w:rtl/>
        </w:rPr>
        <w:sectPr w:rsidR="0046609B" w:rsidRPr="003E089A" w:rsidSect="005E1791">
          <w:headerReference w:type="default" r:id="rId23"/>
          <w:footerReference w:type="default" r:id="rId24"/>
          <w:pgSz w:w="11906" w:h="16838" w:code="9"/>
          <w:pgMar w:top="1440" w:right="1440" w:bottom="1440" w:left="1440" w:header="720" w:footer="397" w:gutter="0"/>
          <w:pgNumType w:start="1"/>
          <w:cols w:space="720"/>
          <w:docGrid w:linePitch="381"/>
        </w:sectPr>
      </w:pPr>
      <w:r w:rsidRPr="003E089A">
        <w:rPr>
          <w:rFonts w:ascii="Sakkal Majalla" w:hAnsi="Sakkal Majalla" w:cs="Sakkal Majalla"/>
          <w:noProof/>
        </w:rPr>
        <w:lastRenderedPageBreak/>
        <mc:AlternateContent>
          <mc:Choice Requires="wps">
            <w:drawing>
              <wp:anchor distT="0" distB="0" distL="114300" distR="114300" simplePos="0" relativeHeight="252217344" behindDoc="0" locked="0" layoutInCell="1" allowOverlap="1" wp14:anchorId="04993284" wp14:editId="7380C90E">
                <wp:simplePos x="0" y="0"/>
                <wp:positionH relativeFrom="margin">
                  <wp:align>center</wp:align>
                </wp:positionH>
                <wp:positionV relativeFrom="paragraph">
                  <wp:posOffset>-295275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1695D713" w14:textId="77777777" w:rsidR="00967EC3" w:rsidRPr="00F01FA2" w:rsidRDefault="00967EC3" w:rsidP="00967EC3">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04993284" id="_x0000_s1055" type="#_x0000_t202" style="position:absolute;left:0;text-align:left;margin-left:0;margin-top:-23.25pt;width:405.55pt;height:52.95pt;z-index:2522173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" filled="f" stroked="f">
                <v:textbox style="mso-fit-shape-to-text:t">
                  <w:txbxContent>
                    <w:p w14:paraId="1695D713" w14:textId="77777777" w:rsidR="00967EC3" w:rsidRPr="00F01FA2" w:rsidRDefault="00967EC3" w:rsidP="00967EC3">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r w:rsidRPr="003E089A">
        <w:rPr>
          <w:rFonts w:ascii="Sakkal Majalla" w:hAnsi="Sakkal Majalla" w:cs="Sakkal Majalla"/>
          <w:noProof/>
          <w:sz w:val="40"/>
          <w:szCs w:val="44"/>
        </w:rPr>
        <mc:AlternateContent>
          <mc:Choice Requires="wpg">
            <w:drawing>
              <wp:anchor distT="0" distB="0" distL="114300" distR="114300" simplePos="0" relativeHeight="252215296" behindDoc="0" locked="0" layoutInCell="1" allowOverlap="1" wp14:anchorId="046883D4" wp14:editId="31570C54">
                <wp:simplePos x="0" y="0"/>
                <wp:positionH relativeFrom="margin">
                  <wp:align>right</wp:align>
                </wp:positionH>
                <wp:positionV relativeFrom="paragraph">
                  <wp:posOffset>802583</wp:posOffset>
                </wp:positionV>
                <wp:extent cx="5667375" cy="3725780"/>
                <wp:effectExtent l="0" t="0" r="9525" b="8255"/>
                <wp:wrapNone/>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67375" cy="3725780"/>
                          <a:chOff x="0" y="0"/>
                          <a:chExt cx="56673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67375" cy="3725780"/>
                            <a:chOff x="0" y="0"/>
                            <a:chExt cx="56673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ysClr val="window" lastClr="FFFFFF">
                                      <a:lumMod val="65000"/>
                                      <a:alpha val="74902"/>
                                    </a:sysClr>
                                  </a:solidFill>
                                  <a:ln w="12700" cap="flat" cmpd="sng" algn="ctr">
                                    <a:noFill/>
                                    <a:prstDash val="solid"/>
                                    <a:miter lim="800000"/>
                                  </a:ln>
                                  <a:effectLst/>
                                </wps:spPr>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w="12700" cap="flat" cmpd="sng" algn="ctr">
                                    <a:noFill/>
                                    <a:prstDash val="solid"/>
                                    <a:miter lim="800000"/>
                                  </a:ln>
                                  <a:effectLst/>
                                </wps:spPr>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1231A7EA"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16037E06"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71</w:t>
                                    </w:r>
                                    <w:r>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ysClr val="window" lastClr="FFFFFF">
                                      <a:lumMod val="65000"/>
                                      <a:alpha val="74902"/>
                                    </a:sysClr>
                                  </a:solidFill>
                                  <a:ln w="12700" cap="flat" cmpd="sng" algn="ctr">
                                    <a:noFill/>
                                    <a:prstDash val="solid"/>
                                    <a:miter lim="800000"/>
                                  </a:ln>
                                  <a:effectLst/>
                                </wps:spPr>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w="12700" cap="flat" cmpd="sng" algn="ctr">
                                    <a:noFill/>
                                    <a:prstDash val="solid"/>
                                    <a:miter lim="800000"/>
                                  </a:ln>
                                  <a:effectLst/>
                                </wps:spPr>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1F0660A2"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52B5E005"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49</w:t>
                                    </w:r>
                                    <w:r>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ysClr val="window" lastClr="FFFFFF">
                                      <a:lumMod val="65000"/>
                                      <a:alpha val="74902"/>
                                    </a:sysClr>
                                  </a:solidFill>
                                  <a:ln w="12700" cap="flat" cmpd="sng" algn="ctr">
                                    <a:noFill/>
                                    <a:prstDash val="solid"/>
                                    <a:miter lim="800000"/>
                                  </a:ln>
                                  <a:effectLst/>
                                </wps:spPr>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w="12700" cap="flat" cmpd="sng" algn="ctr">
                                    <a:noFill/>
                                    <a:prstDash val="solid"/>
                                    <a:miter lim="800000"/>
                                  </a:ln>
                                  <a:effectLst/>
                                </wps:spPr>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2660105C"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4E606C84"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54</w:t>
                                    </w:r>
                                    <w:r>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ysClr val="window" lastClr="FFFFFF">
                                      <a:lumMod val="65000"/>
                                      <a:alpha val="74902"/>
                                    </a:sysClr>
                                  </a:solidFill>
                                  <a:ln w="12700" cap="flat" cmpd="sng" algn="ctr">
                                    <a:noFill/>
                                    <a:prstDash val="solid"/>
                                    <a:miter lim="800000"/>
                                  </a:ln>
                                  <a:effectLst/>
                                </wps:spPr>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w="12700" cap="flat" cmpd="sng" algn="ctr">
                                    <a:noFill/>
                                    <a:prstDash val="solid"/>
                                    <a:miter lim="800000"/>
                                  </a:ln>
                                  <a:effectLst/>
                                </wps:spPr>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642FEEA6"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1DE34952"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w:t>
                                    </w:r>
                                    <w:r>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67375" cy="943610"/>
                              <a:chOff x="0" y="2782170"/>
                              <a:chExt cx="6265206"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950506" cy="1043772"/>
                                <a:chOff x="3314700" y="2782170"/>
                                <a:chExt cx="2950506"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ysClr val="window" lastClr="FFFFFF">
                                      <a:lumMod val="65000"/>
                                      <a:alpha val="74902"/>
                                    </a:sysClr>
                                  </a:solidFill>
                                  <a:ln w="12700" cap="flat" cmpd="sng" algn="ctr">
                                    <a:noFill/>
                                    <a:prstDash val="solid"/>
                                    <a:miter lim="800000"/>
                                  </a:ln>
                                  <a:effectLst/>
                                </wps:spPr>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w="12700" cap="flat" cmpd="sng" algn="ctr">
                                    <a:noFill/>
                                    <a:prstDash val="solid"/>
                                    <a:miter lim="800000"/>
                                  </a:ln>
                                  <a:effectLst/>
                                </wps:spPr>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3380A1A9"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11957" y="2871987"/>
                                  <a:ext cx="953249" cy="941326"/>
                                </a:xfrm>
                                <a:prstGeom prst="rect">
                                  <a:avLst/>
                                </a:prstGeom>
                                <a:noFill/>
                              </wps:spPr>
                              <wps:txbx>
                                <w:txbxContent>
                                  <w:p w14:paraId="68C6A62F"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ysClr val="window" lastClr="FFFFFF">
                                      <a:lumMod val="65000"/>
                                      <a:alpha val="74902"/>
                                    </a:sysClr>
                                  </a:solidFill>
                                  <a:ln w="12700" cap="flat" cmpd="sng" algn="ctr">
                                    <a:noFill/>
                                    <a:prstDash val="solid"/>
                                    <a:miter lim="800000"/>
                                  </a:ln>
                                  <a:effectLst/>
                                </wps:spPr>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w="12700" cap="flat" cmpd="sng" algn="ctr">
                                    <a:noFill/>
                                    <a:prstDash val="solid"/>
                                    <a:miter lim="800000"/>
                                  </a:ln>
                                  <a:effectLst/>
                                </wps:spPr>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27E25874" w14:textId="77777777" w:rsidR="00967EC3" w:rsidRDefault="00967EC3" w:rsidP="00967EC3">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5">
                            <a:lum bright="70000" contrast="-70000"/>
                            <a:extLs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6">
                            <a:lum bright="70000" contrast="-70000"/>
                            <a:extLs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7">
                            <a:lum bright="70000" contrast="-70000"/>
                            <a:extLs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8">
                            <a:lum bright="70000" contrast="-70000"/>
                            <a:extLs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29">
                            <a:lum bright="70000" contrast="-70000"/>
                            <a:extLs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0">
                            <a:lum bright="70000" contrast="-70000"/>
                            <a:extLs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46883D4" id="Group 76" o:spid="_x0000_s1056" style="position:absolute;left:0;text-align:left;margin-left:395.05pt;margin-top:63.2pt;width:446.25pt;height:293.35pt;z-index:252215296;mso-position-horizontal:right;mso-position-horizontal-relative:margin" coordsize="56673,37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">
                <v:group id="Group 1031000455" o:spid="_x0000_s1057" style="position:absolute;width:56673;height:37257" coordsize="56673,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" fillcolor="#a6a6a6"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1231A7EA"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16037E06"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71</w:t>
                              </w:r>
                              <w:r>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" fillcolor="#a6a6a6"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1F0660A2"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52B5E005"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49</w:t>
                              </w:r>
                              <w:r>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" fillcolor="#a6a6a6"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2660105C"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4E606C84"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54</w:t>
                              </w:r>
                              <w:r>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" fillcolor="#a6a6a6"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642FEEA6"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1DE34952"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w:t>
                              </w:r>
                              <w:r>
                                <w:rPr>
                                  <w:rFonts w:eastAsia="Calibri" w:cs="Adobe Arabic"/>
                                  <w:b/>
                                  <w:bCs/>
                                  <w:color w:val="FFFFFF"/>
                                  <w:kern w:val="24"/>
                                  <w:sz w:val="40"/>
                                  <w:szCs w:val="40"/>
                                  <w:rtl/>
                                </w:rPr>
                                <w:t xml:space="preserve"> صفحة</w:t>
                              </w:r>
                            </w:p>
                          </w:txbxContent>
                        </v:textbox>
                      </v:shape>
                    </v:group>
                  </v:group>
                  <v:group id="Group 722343205" o:spid="_x0000_s1084" style="position:absolute;top:27821;width:56673;height:9436" coordorigin=",27821" coordsize="62652,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9505;height:10438" coordorigin="33147,27821" coordsize="29505,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" fillcolor="#a6a6a6"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3380A1A9" w14:textId="77777777" w:rsidR="00967EC3" w:rsidRDefault="00967EC3" w:rsidP="00967EC3">
                              <w:pPr>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119;top:28719;width:9533;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68C6A62F" w14:textId="77777777" w:rsidR="00967EC3" w:rsidRDefault="00967EC3" w:rsidP="00967EC3">
                              <w:pPr>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" fillcolor="#a6a6a6"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27E25874" w14:textId="77777777" w:rsidR="00967EC3" w:rsidRDefault="00967EC3" w:rsidP="00967EC3">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1"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2"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3"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4"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5"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6" o:title="Search " gain="19661f" blacklevel="22938f"/>
                </v:shape>
                <w10:wrap anchorx="margin"/>
              </v:group>
            </w:pict>
          </mc:Fallback>
        </mc:AlternateContent>
      </w:r>
    </w:p>
    <w:p w14:paraId="19853305" w14:textId="538DE95C" w:rsidR="00A34119" w:rsidRPr="003E089A" w:rsidRDefault="007421EA" w:rsidP="005F43F4">
      <w:pPr>
        <w:spacing w:line="240" w:lineRule="auto"/>
        <w:jc w:val="center"/>
        <w:rPr>
          <w:rFonts w:ascii="Sakkal Majalla" w:hAnsi="Sakkal Majalla" w:cs="Sakkal Majalla"/>
          <w:b/>
          <w:bCs/>
          <w:color w:val="002060"/>
          <w:sz w:val="48"/>
          <w:szCs w:val="36"/>
          <w:rtl/>
        </w:rPr>
      </w:pPr>
      <w:bookmarkStart w:id="0" w:name="_Hlk207549579"/>
      <w:r w:rsidRPr="007421EA">
        <w:rPr>
          <w:rFonts w:ascii="Sakkal Majalla" w:eastAsia="Calibri" w:hAnsi="Sakkal Majalla" w:cs="Sakkal Majalla"/>
          <w:noProof/>
          <w:sz w:val="52"/>
          <w:szCs w:val="56"/>
          <w:rtl/>
        </w:rPr>
        <w:lastRenderedPageBreak/>
        <mc:AlternateContent>
          <mc:Choice Requires="wpg">
            <w:drawing>
              <wp:anchor distT="0" distB="0" distL="114300" distR="114300" simplePos="0" relativeHeight="252231680" behindDoc="0" locked="0" layoutInCell="1" allowOverlap="1" wp14:anchorId="78DB98A7" wp14:editId="73970DD7">
                <wp:simplePos x="0" y="0"/>
                <wp:positionH relativeFrom="column">
                  <wp:posOffset>-495300</wp:posOffset>
                </wp:positionH>
                <wp:positionV relativeFrom="paragraph">
                  <wp:posOffset>-514350</wp:posOffset>
                </wp:positionV>
                <wp:extent cx="6933565" cy="9725025"/>
                <wp:effectExtent l="0" t="0" r="0" b="0"/>
                <wp:wrapNone/>
                <wp:docPr id="162" name="Group 162"/>
                <wp:cNvGraphicFramePr/>
                <a:graphic xmlns:a="http://schemas.openxmlformats.org/drawingml/2006/main">
                  <a:graphicData uri="http://schemas.microsoft.com/office/word/2010/wordprocessingGroup">
                    <wpg:wgp>
                      <wpg:cNvGrpSpPr/>
                      <wpg:grpSpPr>
                        <a:xfrm>
                          <a:off x="0" y="0"/>
                          <a:ext cx="6933565" cy="9725025"/>
                          <a:chOff x="-409575" y="0"/>
                          <a:chExt cx="6933565" cy="9725025"/>
                        </a:xfrm>
                      </wpg:grpSpPr>
                      <wpg:grpSp>
                        <wpg:cNvPr id="1279981941" name="Group 1279981941"/>
                        <wpg:cNvGrpSpPr/>
                        <wpg:grpSpPr>
                          <a:xfrm>
                            <a:off x="-409575" y="2571750"/>
                            <a:ext cx="6610350" cy="7153275"/>
                            <a:chOff x="-571509" y="0"/>
                            <a:chExt cx="6610437" cy="7153781"/>
                          </a:xfrm>
                        </wpg:grpSpPr>
                        <wpg:grpSp>
                          <wpg:cNvPr id="1279981942" name="Group 25"/>
                          <wpg:cNvGrpSpPr/>
                          <wpg:grpSpPr>
                            <a:xfrm>
                              <a:off x="3129896" y="0"/>
                              <a:ext cx="2262473" cy="746892"/>
                              <a:chOff x="3849522" y="0"/>
                              <a:chExt cx="2262473" cy="746892"/>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79981945" name="Picture 1279981945" descr="Target "/>
                                <pic:cNvPicPr>
                                  <a:picLocks noChangeAspect="1" noChangeArrowheads="1"/>
                                </pic:cNvPicPr>
                              </pic:nvPicPr>
                              <pic:blipFill>
                                <a:blip r:embed="rId3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22" y="69934"/>
                                <a:ext cx="1755163" cy="676958"/>
                              </a:xfrm>
                              <a:prstGeom prst="rect">
                                <a:avLst/>
                              </a:prstGeom>
                              <a:noFill/>
                            </wps:spPr>
                            <wps:txbx>
                              <w:txbxContent>
                                <w:p w14:paraId="3E1E4D08" w14:textId="77777777" w:rsidR="007421EA" w:rsidRPr="007421EA" w:rsidRDefault="007421EA" w:rsidP="007421EA">
                                  <w:pPr>
                                    <w:jc w:val="center"/>
                                    <w:rPr>
                                      <w:rFonts w:ascii="Sakkal Majalla" w:eastAsia="GE Dinar One" w:hAnsi="Sakkal Majalla" w:cs="Sakkal Majalla"/>
                                      <w:b/>
                                      <w:bCs/>
                                      <w:color w:val="000000"/>
                                      <w:kern w:val="24"/>
                                      <w:sz w:val="44"/>
                                      <w:szCs w:val="44"/>
                                      <w:lang w:bidi="ar-SY"/>
                                    </w:rPr>
                                  </w:pPr>
                                  <w:r w:rsidRPr="007421EA">
                                    <w:rPr>
                                      <w:rFonts w:ascii="Sakkal Majalla" w:eastAsia="GE Dinar One" w:hAnsi="Sakkal Majalla" w:cs="Sakkal Majalla" w:hint="cs"/>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38" y="9939"/>
                              <a:ext cx="2261273" cy="746823"/>
                              <a:chOff x="-38" y="0"/>
                              <a:chExt cx="2261581" cy="747578"/>
                            </a:xfrm>
                          </wpg:grpSpPr>
                          <wps:wsp>
                            <wps:cNvPr id="1279981948" name="Oval 127998194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279981949" name="TextBox 34"/>
                            <wps:cNvSpPr txBox="1"/>
                            <wps:spPr>
                              <a:xfrm>
                                <a:off x="-38" y="69936"/>
                                <a:ext cx="1756037" cy="677642"/>
                              </a:xfrm>
                              <a:prstGeom prst="rect">
                                <a:avLst/>
                              </a:prstGeom>
                              <a:noFill/>
                            </wps:spPr>
                            <wps:txbx>
                              <w:txbxContent>
                                <w:p w14:paraId="2B7E12C9" w14:textId="77777777" w:rsidR="007421EA" w:rsidRPr="007421EA" w:rsidRDefault="007421EA" w:rsidP="007421EA">
                                  <w:pPr>
                                    <w:jc w:val="center"/>
                                    <w:rPr>
                                      <w:rFonts w:ascii="Sakkal Majalla" w:eastAsia="GE Dinar One" w:hAnsi="Sakkal Majalla" w:cs="Sakkal Majalla"/>
                                      <w:b/>
                                      <w:bCs/>
                                      <w:color w:val="000000"/>
                                      <w:kern w:val="24"/>
                                      <w:sz w:val="44"/>
                                      <w:szCs w:val="44"/>
                                      <w:lang w:bidi="ar-SY"/>
                                    </w:rPr>
                                  </w:pPr>
                                  <w:r w:rsidRPr="007421EA">
                                    <w:rPr>
                                      <w:rFonts w:ascii="Sakkal Majalla" w:eastAsia="GE Dinar One" w:hAnsi="Sakkal Majalla" w:cs="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955" y="874272"/>
                              <a:ext cx="3317973" cy="2631176"/>
                            </a:xfrm>
                            <a:prstGeom prst="rect">
                              <a:avLst/>
                            </a:prstGeom>
                            <a:noFill/>
                            <a:ln w="6350">
                              <a:noFill/>
                            </a:ln>
                          </wps:spPr>
                          <wps:txbx>
                            <w:txbxContent>
                              <w:p w14:paraId="1EA36B8F" w14:textId="3FA6EDC9" w:rsidR="007421EA" w:rsidRPr="007421EA" w:rsidRDefault="00B90637" w:rsidP="00B90637">
                                <w:pPr>
                                  <w:pStyle w:val="aa"/>
                                  <w:spacing w:line="276" w:lineRule="auto"/>
                                  <w:jc w:val="left"/>
                                  <w:rPr>
                                    <w:rFonts w:ascii="Sakkal Majalla" w:hAnsi="Sakkal Majalla" w:cs="Sakkal Majalla"/>
                                  </w:rPr>
                                </w:pPr>
                                <w:hyperlink r:id="rId39" w:history="1">
                                  <w:r w:rsidR="007421EA" w:rsidRPr="00B90637">
                                    <w:rPr>
                                      <w:rStyle w:val="Hyperlink"/>
                                      <w:rFonts w:ascii="Sakkal Majalla" w:hAnsi="Sakkal Majalla" w:cs="Sakkal Majalla"/>
                                      <w:rtl/>
                                    </w:rPr>
                                    <w:t>بعد الانتهاء من تنفيذ أنشطة هذه الجلسة، سيتمكّن المُشارِك من:</w:t>
                                  </w:r>
                                </w:hyperlink>
                              </w:p>
                              <w:p w14:paraId="4360F4B9" w14:textId="122A489B" w:rsidR="002F2D01" w:rsidRPr="002F2D01" w:rsidRDefault="002F2D01" w:rsidP="002F2D01">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 xml:space="preserve">التعرف إلى مفهوم الموظف </w:t>
                                </w:r>
                                <w:r w:rsidR="00306226">
                                  <w:rPr>
                                    <w:rFonts w:ascii="Sakkal Majalla" w:eastAsia="GE Dinar One" w:hAnsi="Sakkal Majalla" w:cs="Sakkal Majalla"/>
                                    <w:color w:val="000000"/>
                                    <w:kern w:val="24"/>
                                    <w:sz w:val="36"/>
                                    <w:szCs w:val="36"/>
                                    <w:rtl/>
                                    <w:lang w:bidi="ar-SY"/>
                                  </w:rPr>
                                  <w:t xml:space="preserve">المحترف </w:t>
                                </w:r>
                                <w:r w:rsidRPr="002F2D01">
                                  <w:rPr>
                                    <w:rFonts w:ascii="Sakkal Majalla" w:eastAsia="GE Dinar One" w:hAnsi="Sakkal Majalla" w:cs="Sakkal Majalla"/>
                                    <w:color w:val="000000"/>
                                    <w:kern w:val="24"/>
                                    <w:sz w:val="36"/>
                                    <w:szCs w:val="36"/>
                                    <w:rtl/>
                                    <w:lang w:bidi="ar-SY"/>
                                  </w:rPr>
                                  <w:t xml:space="preserve"> وأهميته.</w:t>
                                </w:r>
                              </w:p>
                              <w:p w14:paraId="79992416" w14:textId="77777777" w:rsidR="002F2D01" w:rsidRPr="002F2D01" w:rsidRDefault="002F2D01" w:rsidP="002F2D01">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تنمية السلوكيات المهنية الداعمة للنجاح.</w:t>
                                </w:r>
                              </w:p>
                              <w:p w14:paraId="126C139D" w14:textId="030A59C1" w:rsidR="007421EA" w:rsidRPr="007421EA" w:rsidRDefault="002F2D01" w:rsidP="002F2D01">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تنظيم العمل وإدارة الأولويات.</w:t>
                                </w:r>
                              </w:p>
                              <w:p w14:paraId="57393AFC" w14:textId="77777777" w:rsidR="007421EA" w:rsidRPr="007421EA" w:rsidRDefault="007421EA" w:rsidP="007421EA">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71509" y="817180"/>
                              <a:ext cx="3162342" cy="6336601"/>
                            </a:xfrm>
                            <a:prstGeom prst="rect">
                              <a:avLst/>
                            </a:prstGeom>
                            <a:noFill/>
                            <a:ln w="6350">
                              <a:noFill/>
                            </a:ln>
                          </wps:spPr>
                          <wps:txbx>
                            <w:txbxContent>
                              <w:p w14:paraId="4BE8BA53" w14:textId="7D9B5EE1"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 xml:space="preserve">مفهوم الموظف </w:t>
                                </w:r>
                                <w:r w:rsidR="00306226">
                                  <w:rPr>
                                    <w:rFonts w:ascii="Sakkal Majalla" w:eastAsia="GE Dinar One" w:hAnsi="Sakkal Majalla" w:cs="Sakkal Majalla"/>
                                    <w:b/>
                                    <w:bCs/>
                                    <w:color w:val="000000"/>
                                    <w:kern w:val="24"/>
                                    <w:sz w:val="36"/>
                                    <w:szCs w:val="36"/>
                                    <w:rtl/>
                                  </w:rPr>
                                  <w:t xml:space="preserve">المحترف </w:t>
                                </w:r>
                                <w:r w:rsidRPr="00C316B3">
                                  <w:rPr>
                                    <w:rFonts w:ascii="Sakkal Majalla" w:eastAsia="GE Dinar One" w:hAnsi="Sakkal Majalla" w:cs="Sakkal Majalla"/>
                                    <w:b/>
                                    <w:bCs/>
                                    <w:color w:val="000000"/>
                                    <w:kern w:val="24"/>
                                    <w:sz w:val="36"/>
                                    <w:szCs w:val="36"/>
                                    <w:rtl/>
                                  </w:rPr>
                                  <w:t xml:space="preserve"> وسماته الأساسية.</w:t>
                                </w:r>
                              </w:p>
                              <w:p w14:paraId="3A40DD31"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الانضباط والالتزام الوظيفي وأخلاقيات العمل.</w:t>
                                </w:r>
                              </w:p>
                              <w:p w14:paraId="65726EE0"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إدارة الوقت وتحديد الأولويات.</w:t>
                                </w:r>
                              </w:p>
                              <w:p w14:paraId="72146B8D"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التخطيط والتنظيم الشخصي.</w:t>
                                </w:r>
                              </w:p>
                              <w:p w14:paraId="146EFACF"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المبادرة وتحمل المسؤولية في بيئة العمل.</w:t>
                                </w:r>
                              </w:p>
                              <w:p w14:paraId="4346C8FD" w14:textId="009890F9" w:rsidR="007421EA" w:rsidRPr="00C316B3" w:rsidRDefault="002F2D01" w:rsidP="002F2D01">
                                <w:pPr>
                                  <w:pStyle w:val="a5"/>
                                  <w:numPr>
                                    <w:ilvl w:val="0"/>
                                    <w:numId w:val="22"/>
                                  </w:numPr>
                                  <w:spacing w:line="240" w:lineRule="auto"/>
                                  <w:rPr>
                                    <w:rFonts w:ascii="Sakkal Majalla" w:eastAsia="GE Dinar One" w:hAnsi="Sakkal Majalla" w:cs="Sakkal Majalla"/>
                                    <w:color w:val="000000"/>
                                    <w:kern w:val="24"/>
                                    <w:sz w:val="36"/>
                                    <w:szCs w:val="36"/>
                                  </w:rPr>
                                </w:pPr>
                                <w:r w:rsidRPr="00C316B3">
                                  <w:rPr>
                                    <w:rFonts w:ascii="Sakkal Majalla" w:eastAsia="GE Dinar One" w:hAnsi="Sakkal Majalla" w:cs="Sakkal Majalla"/>
                                    <w:b/>
                                    <w:bCs/>
                                    <w:color w:val="000000"/>
                                    <w:kern w:val="24"/>
                                    <w:sz w:val="36"/>
                                    <w:szCs w:val="36"/>
                                    <w:rtl/>
                                  </w:rPr>
                                  <w:t>تطبيق عملي: تقييم مستوى التميز الوظيفي وإعداد خطة تطوير أولية.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19038" y="0"/>
                            <a:ext cx="6304952" cy="2163567"/>
                            <a:chOff x="219038" y="0"/>
                            <a:chExt cx="6304952" cy="2163567"/>
                          </a:xfrm>
                        </wpg:grpSpPr>
                        <pic:pic xmlns:pic="http://schemas.openxmlformats.org/drawingml/2006/picture">
                          <pic:nvPicPr>
                            <pic:cNvPr id="1246116252" name="Picture 1246116252" descr="Calendar "/>
                            <pic:cNvPicPr>
                              <a:picLocks noChangeAspect="1"/>
                            </pic:cNvPicPr>
                          </pic:nvPicPr>
                          <pic:blipFill>
                            <a:blip r:embed="rId40"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391785" y="999037"/>
                              <a:ext cx="1132205" cy="1084580"/>
                            </a:xfrm>
                            <a:prstGeom prst="rect">
                              <a:avLst/>
                            </a:prstGeom>
                            <a:noFill/>
                          </wps:spPr>
                          <wps:txbx>
                            <w:txbxContent>
                              <w:p w14:paraId="603FF28D" w14:textId="06ACA23E" w:rsidR="007421EA" w:rsidRPr="007421EA" w:rsidRDefault="007421EA" w:rsidP="007421EA">
                                <w:pPr>
                                  <w:spacing w:line="240" w:lineRule="auto"/>
                                  <w:jc w:val="center"/>
                                  <w:rPr>
                                    <w:rFonts w:ascii="Sakkal Majalla" w:eastAsia="GE Dinar One" w:hAnsi="Sakkal Majalla" w:cs="Sakkal Majalla"/>
                                    <w:b/>
                                    <w:bCs/>
                                    <w:color w:val="EE0000"/>
                                    <w:kern w:val="24"/>
                                    <w:sz w:val="56"/>
                                    <w:szCs w:val="56"/>
                                    <w:lang w:bidi="ar-SY"/>
                                  </w:rPr>
                                </w:pPr>
                                <w:r w:rsidRPr="007421EA">
                                  <w:rPr>
                                    <w:rFonts w:ascii="Sakkal Majalla" w:eastAsia="GE Dinar One" w:hAnsi="Sakkal Majalla" w:cs="Sakkal Majalla" w:hint="cs"/>
                                    <w:b/>
                                    <w:bCs/>
                                    <w:color w:val="EE0000"/>
                                    <w:kern w:val="24"/>
                                    <w:sz w:val="56"/>
                                    <w:szCs w:val="56"/>
                                    <w:rtl/>
                                    <w:lang w:bidi="ar-SY"/>
                                  </w:rPr>
                                  <w:t>اليوم ال</w:t>
                                </w:r>
                                <w:r w:rsidR="002F2D01">
                                  <w:rPr>
                                    <w:rFonts w:ascii="Sakkal Majalla" w:eastAsia="GE Dinar One" w:hAnsi="Sakkal Majalla" w:cs="Sakkal Majalla" w:hint="cs"/>
                                    <w:b/>
                                    <w:bCs/>
                                    <w:color w:val="EE0000"/>
                                    <w:kern w:val="24"/>
                                    <w:sz w:val="56"/>
                                    <w:szCs w:val="56"/>
                                    <w:rtl/>
                                    <w:lang w:bidi="ar-SY"/>
                                  </w:rPr>
                                  <w:t>تدريبي</w:t>
                                </w:r>
                              </w:p>
                            </w:txbxContent>
                          </wps:txbx>
                          <wps:bodyPr wrap="square" rtlCol="0">
                            <a:spAutoFit/>
                          </wps:bodyPr>
                        </wps:wsp>
                        <wps:wsp>
                          <wps:cNvPr id="1246116254" name="TextBox 34"/>
                          <wps:cNvSpPr txBox="1"/>
                          <wps:spPr>
                            <a:xfrm>
                              <a:off x="2980341" y="162742"/>
                              <a:ext cx="2430145" cy="836295"/>
                            </a:xfrm>
                            <a:prstGeom prst="rect">
                              <a:avLst/>
                            </a:prstGeom>
                            <a:noFill/>
                          </wps:spPr>
                          <wps:txbx>
                            <w:txbxContent>
                              <w:p w14:paraId="10490403" w14:textId="77777777" w:rsidR="007421EA" w:rsidRPr="007421EA" w:rsidRDefault="007421EA" w:rsidP="007421EA">
                                <w:pPr>
                                  <w:jc w:val="center"/>
                                  <w:rPr>
                                    <w:rFonts w:ascii="Sakkal Majalla" w:eastAsia="GE Dinar One" w:hAnsi="Sakkal Majalla" w:cs="Sakkal Majalla"/>
                                    <w:b/>
                                    <w:bCs/>
                                    <w:color w:val="C00000"/>
                                    <w:kern w:val="24"/>
                                    <w:sz w:val="56"/>
                                    <w:szCs w:val="56"/>
                                    <w:lang w:bidi="ar-SY"/>
                                  </w:rPr>
                                </w:pPr>
                                <w:r w:rsidRPr="007421EA">
                                  <w:rPr>
                                    <w:rFonts w:ascii="Sakkal Majalla" w:eastAsia="GE Dinar One" w:hAnsi="Sakkal Majalla" w:cs="Sakkal Majalla" w:hint="cs"/>
                                    <w:b/>
                                    <w:bCs/>
                                    <w:color w:val="C00000"/>
                                    <w:kern w:val="24"/>
                                    <w:sz w:val="56"/>
                                    <w:szCs w:val="56"/>
                                    <w:rtl/>
                                    <w:lang w:bidi="ar-SY"/>
                                  </w:rPr>
                                  <w:t>الجلسة الأولى</w:t>
                                </w:r>
                              </w:p>
                            </w:txbxContent>
                          </wps:txbx>
                          <wps:bodyPr wrap="square" rtlCol="0">
                            <a:spAutoFit/>
                          </wps:bodyPr>
                        </wps:wsp>
                        <wps:wsp>
                          <wps:cNvPr id="1246116255" name="TextBox 34"/>
                          <wps:cNvSpPr txBox="1"/>
                          <wps:spPr>
                            <a:xfrm>
                              <a:off x="219038" y="1433952"/>
                              <a:ext cx="5089525" cy="729615"/>
                            </a:xfrm>
                            <a:prstGeom prst="rect">
                              <a:avLst/>
                            </a:prstGeom>
                            <a:noFill/>
                          </wps:spPr>
                          <wps:txbx>
                            <w:txbxContent>
                              <w:p w14:paraId="5C2B9312" w14:textId="31937756" w:rsidR="007421EA" w:rsidRPr="007421EA" w:rsidRDefault="00B90637" w:rsidP="007421EA">
                                <w:pPr>
                                  <w:jc w:val="center"/>
                                  <w:rPr>
                                    <w:rFonts w:ascii="Sakkal Majalla" w:eastAsia="GE Dinar One" w:hAnsi="Sakkal Majalla" w:cs="Sakkal Majalla"/>
                                    <w:b/>
                                    <w:bCs/>
                                    <w:kern w:val="24"/>
                                    <w:sz w:val="48"/>
                                    <w:szCs w:val="48"/>
                                    <w:lang w:bidi="ar-SY"/>
                                  </w:rPr>
                                </w:pPr>
                                <w:hyperlink r:id="rId41" w:history="1">
                                  <w:r w:rsidR="002F2D01" w:rsidRPr="00B90637">
                                    <w:rPr>
                                      <w:rStyle w:val="Hyperlink"/>
                                      <w:rFonts w:ascii="Sakkal Majalla" w:eastAsia="GE Dinar One" w:hAnsi="Sakkal Majalla" w:cs="Sakkal Majalla"/>
                                      <w:b/>
                                      <w:bCs/>
                                      <w:kern w:val="24"/>
                                      <w:sz w:val="48"/>
                                      <w:szCs w:val="48"/>
                                      <w:rtl/>
                                      <w:lang w:bidi="ar-SY"/>
                                    </w:rPr>
                                    <w:t>أسس النجاح والتميز الوظيفي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8DB98A7" id="Group 162" o:spid="_x0000_s1103" style="position:absolute;left:0;text-align:left;margin-left:-39pt;margin-top:-40.5pt;width:545.95pt;height:765.75pt;z-index:252231680;mso-width-relative:margin;mso-height-relative:margin" coordorigin="-4095" coordsize="69335,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Ozs7jQUdI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">
                <v:group id="Group 1279981941" o:spid="_x0000_s1104" style="position:absolute;left:-4095;top:25717;width:66102;height:71533" coordorigin="-5715" coordsize="6610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8;width:22625;height:7468" coordorigin="38495" coordsize="22624,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2" o:title="Target " gain="19661f" blacklevel="22938f"/>
                      </v:shape>
                    </v:group>
                    <v:shape id="_x0000_s1109" type="#_x0000_t202" style="position:absolute;left:38495;top:699;width:17551;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3E1E4D08" w14:textId="77777777" w:rsidR="007421EA" w:rsidRPr="007421EA" w:rsidRDefault="007421EA" w:rsidP="007421EA">
                            <w:pPr>
                              <w:jc w:val="center"/>
                              <w:rPr>
                                <w:rFonts w:ascii="Sakkal Majalla" w:eastAsia="GE Dinar One" w:hAnsi="Sakkal Majalla" w:cs="Sakkal Majalla"/>
                                <w:b/>
                                <w:bCs/>
                                <w:color w:val="000000"/>
                                <w:kern w:val="24"/>
                                <w:sz w:val="44"/>
                                <w:szCs w:val="44"/>
                                <w:lang w:bidi="ar-SY"/>
                              </w:rPr>
                            </w:pPr>
                            <w:r w:rsidRPr="007421EA">
                              <w:rPr>
                                <w:rFonts w:ascii="Sakkal Majalla" w:eastAsia="GE Dinar One" w:hAnsi="Sakkal Majalla" w:cs="Sakkal Majalla" w:hint="cs"/>
                                <w:b/>
                                <w:bCs/>
                                <w:color w:val="000000"/>
                                <w:kern w:val="24"/>
                                <w:sz w:val="44"/>
                                <w:szCs w:val="44"/>
                                <w:rtl/>
                                <w:lang w:bidi="ar-SY"/>
                              </w:rPr>
                              <w:t>أهداف الجلسة</w:t>
                            </w:r>
                          </w:p>
                        </w:txbxContent>
                      </v:textbox>
                    </v:shape>
                  </v:group>
                  <v:group id="Group 26" o:spid="_x0000_s1110" style="position:absolute;top:99;width:22612;height:7468" coordorigin="" coordsize="22615,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9;width:17559;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2B7E12C9" w14:textId="77777777" w:rsidR="007421EA" w:rsidRPr="007421EA" w:rsidRDefault="007421EA" w:rsidP="007421EA">
                            <w:pPr>
                              <w:jc w:val="center"/>
                              <w:rPr>
                                <w:rFonts w:ascii="Sakkal Majalla" w:eastAsia="GE Dinar One" w:hAnsi="Sakkal Majalla" w:cs="Sakkal Majalla"/>
                                <w:b/>
                                <w:bCs/>
                                <w:color w:val="000000"/>
                                <w:kern w:val="24"/>
                                <w:sz w:val="44"/>
                                <w:szCs w:val="44"/>
                                <w:lang w:bidi="ar-SY"/>
                              </w:rPr>
                            </w:pPr>
                            <w:r w:rsidRPr="007421EA">
                              <w:rPr>
                                <w:rFonts w:ascii="Sakkal Majalla" w:eastAsia="GE Dinar One" w:hAnsi="Sakkal Majalla" w:cs="Sakkal Majalla"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43" o:title="Note " gain="19661f" blacklevel="22938f"/>
                    </v:shape>
                  </v:group>
                  <v:shape id="Text Box 1279981951" o:spid="_x0000_s1114" type="#_x0000_t202" style="position:absolute;left:27209;top:8742;width:33180;height:26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1EA36B8F" w14:textId="3FA6EDC9" w:rsidR="007421EA" w:rsidRPr="007421EA" w:rsidRDefault="00B90637" w:rsidP="00B90637">
                          <w:pPr>
                            <w:pStyle w:val="aa"/>
                            <w:spacing w:line="276" w:lineRule="auto"/>
                            <w:jc w:val="left"/>
                            <w:rPr>
                              <w:rFonts w:ascii="Sakkal Majalla" w:hAnsi="Sakkal Majalla" w:cs="Sakkal Majalla"/>
                            </w:rPr>
                          </w:pPr>
                          <w:hyperlink r:id="rId44" w:history="1">
                            <w:r w:rsidR="007421EA" w:rsidRPr="00B90637">
                              <w:rPr>
                                <w:rStyle w:val="Hyperlink"/>
                                <w:rFonts w:ascii="Sakkal Majalla" w:hAnsi="Sakkal Majalla" w:cs="Sakkal Majalla"/>
                                <w:rtl/>
                              </w:rPr>
                              <w:t>بعد الانتهاء من تنفيذ أنشطة هذه الجلسة، سيتمكّن المُشارِك من:</w:t>
                            </w:r>
                          </w:hyperlink>
                        </w:p>
                        <w:p w14:paraId="4360F4B9" w14:textId="122A489B" w:rsidR="002F2D01" w:rsidRPr="002F2D01" w:rsidRDefault="002F2D01" w:rsidP="002F2D01">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 xml:space="preserve">التعرف إلى مفهوم الموظف </w:t>
                          </w:r>
                          <w:r w:rsidR="00306226">
                            <w:rPr>
                              <w:rFonts w:ascii="Sakkal Majalla" w:eastAsia="GE Dinar One" w:hAnsi="Sakkal Majalla" w:cs="Sakkal Majalla"/>
                              <w:color w:val="000000"/>
                              <w:kern w:val="24"/>
                              <w:sz w:val="36"/>
                              <w:szCs w:val="36"/>
                              <w:rtl/>
                              <w:lang w:bidi="ar-SY"/>
                            </w:rPr>
                            <w:t xml:space="preserve">المحترف </w:t>
                          </w:r>
                          <w:r w:rsidRPr="002F2D01">
                            <w:rPr>
                              <w:rFonts w:ascii="Sakkal Majalla" w:eastAsia="GE Dinar One" w:hAnsi="Sakkal Majalla" w:cs="Sakkal Majalla"/>
                              <w:color w:val="000000"/>
                              <w:kern w:val="24"/>
                              <w:sz w:val="36"/>
                              <w:szCs w:val="36"/>
                              <w:rtl/>
                              <w:lang w:bidi="ar-SY"/>
                            </w:rPr>
                            <w:t xml:space="preserve"> وأهميته.</w:t>
                          </w:r>
                        </w:p>
                        <w:p w14:paraId="79992416" w14:textId="77777777" w:rsidR="002F2D01" w:rsidRPr="002F2D01" w:rsidRDefault="002F2D01" w:rsidP="002F2D01">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تنمية السلوكيات المهنية الداعمة للنجاح.</w:t>
                          </w:r>
                        </w:p>
                        <w:p w14:paraId="126C139D" w14:textId="030A59C1" w:rsidR="007421EA" w:rsidRPr="007421EA" w:rsidRDefault="002F2D01" w:rsidP="002F2D01">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تنظيم العمل وإدارة الأولويات.</w:t>
                          </w:r>
                        </w:p>
                        <w:p w14:paraId="57393AFC" w14:textId="77777777" w:rsidR="007421EA" w:rsidRPr="007421EA" w:rsidRDefault="007421EA" w:rsidP="007421EA">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579856704" o:spid="_x0000_s1115"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4BE8BA53" w14:textId="7D9B5EE1"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 xml:space="preserve">مفهوم الموظف </w:t>
                          </w:r>
                          <w:r w:rsidR="00306226">
                            <w:rPr>
                              <w:rFonts w:ascii="Sakkal Majalla" w:eastAsia="GE Dinar One" w:hAnsi="Sakkal Majalla" w:cs="Sakkal Majalla"/>
                              <w:b/>
                              <w:bCs/>
                              <w:color w:val="000000"/>
                              <w:kern w:val="24"/>
                              <w:sz w:val="36"/>
                              <w:szCs w:val="36"/>
                              <w:rtl/>
                            </w:rPr>
                            <w:t xml:space="preserve">المحترف </w:t>
                          </w:r>
                          <w:r w:rsidRPr="00C316B3">
                            <w:rPr>
                              <w:rFonts w:ascii="Sakkal Majalla" w:eastAsia="GE Dinar One" w:hAnsi="Sakkal Majalla" w:cs="Sakkal Majalla"/>
                              <w:b/>
                              <w:bCs/>
                              <w:color w:val="000000"/>
                              <w:kern w:val="24"/>
                              <w:sz w:val="36"/>
                              <w:szCs w:val="36"/>
                              <w:rtl/>
                            </w:rPr>
                            <w:t xml:space="preserve"> وسماته الأساسية.</w:t>
                          </w:r>
                        </w:p>
                        <w:p w14:paraId="3A40DD31"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الانضباط والالتزام الوظيفي وأخلاقيات العمل.</w:t>
                          </w:r>
                        </w:p>
                        <w:p w14:paraId="65726EE0"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إدارة الوقت وتحديد الأولويات.</w:t>
                          </w:r>
                        </w:p>
                        <w:p w14:paraId="72146B8D"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التخطيط والتنظيم الشخصي.</w:t>
                          </w:r>
                        </w:p>
                        <w:p w14:paraId="146EFACF" w14:textId="77777777" w:rsidR="002F2D01" w:rsidRPr="00C316B3" w:rsidRDefault="002F2D01" w:rsidP="002F2D01">
                          <w:pPr>
                            <w:pStyle w:val="a5"/>
                            <w:numPr>
                              <w:ilvl w:val="0"/>
                              <w:numId w:val="22"/>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المبادرة وتحمل المسؤولية في بيئة العمل.</w:t>
                          </w:r>
                        </w:p>
                        <w:p w14:paraId="4346C8FD" w14:textId="009890F9" w:rsidR="007421EA" w:rsidRPr="00C316B3" w:rsidRDefault="002F2D01" w:rsidP="002F2D01">
                          <w:pPr>
                            <w:pStyle w:val="a5"/>
                            <w:numPr>
                              <w:ilvl w:val="0"/>
                              <w:numId w:val="22"/>
                            </w:numPr>
                            <w:spacing w:line="240" w:lineRule="auto"/>
                            <w:rPr>
                              <w:rFonts w:ascii="Sakkal Majalla" w:eastAsia="GE Dinar One" w:hAnsi="Sakkal Majalla" w:cs="Sakkal Majalla"/>
                              <w:color w:val="000000"/>
                              <w:kern w:val="24"/>
                              <w:sz w:val="36"/>
                              <w:szCs w:val="36"/>
                            </w:rPr>
                          </w:pPr>
                          <w:r w:rsidRPr="00C316B3">
                            <w:rPr>
                              <w:rFonts w:ascii="Sakkal Majalla" w:eastAsia="GE Dinar One" w:hAnsi="Sakkal Majalla" w:cs="Sakkal Majalla"/>
                              <w:b/>
                              <w:bCs/>
                              <w:color w:val="000000"/>
                              <w:kern w:val="24"/>
                              <w:sz w:val="36"/>
                              <w:szCs w:val="36"/>
                              <w:rtl/>
                            </w:rPr>
                            <w:t>تطبيق عملي: تقييم مستوى التميز الوظيفي وإعداد خطة تطوير أولية.</w:t>
                          </w:r>
                        </w:p>
                      </w:txbxContent>
                    </v:textbox>
                  </v:shape>
                </v:group>
                <v:group id="Group 1246116251" o:spid="_x0000_s1116" style="position:absolute;left:2190;width:63049;height:21635" coordorigin="2190" coordsize="63049,2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">
                    <v:imagedata r:id="rId45" o:title="Calendar " recolortarget="black"/>
                  </v:shape>
                  <v:shape id="_x0000_s1118" type="#_x0000_t202" style="position:absolute;left:53917;top:9990;width:11322;height:10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603FF28D" w14:textId="06ACA23E" w:rsidR="007421EA" w:rsidRPr="007421EA" w:rsidRDefault="007421EA" w:rsidP="007421EA">
                          <w:pPr>
                            <w:spacing w:line="240" w:lineRule="auto"/>
                            <w:jc w:val="center"/>
                            <w:rPr>
                              <w:rFonts w:ascii="Sakkal Majalla" w:eastAsia="GE Dinar One" w:hAnsi="Sakkal Majalla" w:cs="Sakkal Majalla"/>
                              <w:b/>
                              <w:bCs/>
                              <w:color w:val="EE0000"/>
                              <w:kern w:val="24"/>
                              <w:sz w:val="56"/>
                              <w:szCs w:val="56"/>
                              <w:lang w:bidi="ar-SY"/>
                            </w:rPr>
                          </w:pPr>
                          <w:r w:rsidRPr="007421EA">
                            <w:rPr>
                              <w:rFonts w:ascii="Sakkal Majalla" w:eastAsia="GE Dinar One" w:hAnsi="Sakkal Majalla" w:cs="Sakkal Majalla" w:hint="cs"/>
                              <w:b/>
                              <w:bCs/>
                              <w:color w:val="EE0000"/>
                              <w:kern w:val="24"/>
                              <w:sz w:val="56"/>
                              <w:szCs w:val="56"/>
                              <w:rtl/>
                              <w:lang w:bidi="ar-SY"/>
                            </w:rPr>
                            <w:t>اليوم ال</w:t>
                          </w:r>
                          <w:r w:rsidR="002F2D01">
                            <w:rPr>
                              <w:rFonts w:ascii="Sakkal Majalla" w:eastAsia="GE Dinar One" w:hAnsi="Sakkal Majalla" w:cs="Sakkal Majalla" w:hint="cs"/>
                              <w:b/>
                              <w:bCs/>
                              <w:color w:val="EE0000"/>
                              <w:kern w:val="24"/>
                              <w:sz w:val="56"/>
                              <w:szCs w:val="56"/>
                              <w:rtl/>
                              <w:lang w:bidi="ar-SY"/>
                            </w:rPr>
                            <w:t>تدريبي</w:t>
                          </w:r>
                        </w:p>
                      </w:txbxContent>
                    </v:textbox>
                  </v:shape>
                  <v:shape id="_x0000_s1119" type="#_x0000_t202" style="position:absolute;left:29803;top:1627;width:24301;height:8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10490403" w14:textId="77777777" w:rsidR="007421EA" w:rsidRPr="007421EA" w:rsidRDefault="007421EA" w:rsidP="007421EA">
                          <w:pPr>
                            <w:jc w:val="center"/>
                            <w:rPr>
                              <w:rFonts w:ascii="Sakkal Majalla" w:eastAsia="GE Dinar One" w:hAnsi="Sakkal Majalla" w:cs="Sakkal Majalla"/>
                              <w:b/>
                              <w:bCs/>
                              <w:color w:val="C00000"/>
                              <w:kern w:val="24"/>
                              <w:sz w:val="56"/>
                              <w:szCs w:val="56"/>
                              <w:lang w:bidi="ar-SY"/>
                            </w:rPr>
                          </w:pPr>
                          <w:r w:rsidRPr="007421EA">
                            <w:rPr>
                              <w:rFonts w:ascii="Sakkal Majalla" w:eastAsia="GE Dinar One" w:hAnsi="Sakkal Majalla" w:cs="Sakkal Majalla" w:hint="cs"/>
                              <w:b/>
                              <w:bCs/>
                              <w:color w:val="C00000"/>
                              <w:kern w:val="24"/>
                              <w:sz w:val="56"/>
                              <w:szCs w:val="56"/>
                              <w:rtl/>
                              <w:lang w:bidi="ar-SY"/>
                            </w:rPr>
                            <w:t>الجلسة الأولى</w:t>
                          </w:r>
                        </w:p>
                      </w:txbxContent>
                    </v:textbox>
                  </v:shape>
                  <v:shape id="_x0000_s1120" type="#_x0000_t202" style="position:absolute;left:2190;top:14339;width:50895;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5C2B9312" w14:textId="31937756" w:rsidR="007421EA" w:rsidRPr="007421EA" w:rsidRDefault="00B90637" w:rsidP="007421EA">
                          <w:pPr>
                            <w:jc w:val="center"/>
                            <w:rPr>
                              <w:rFonts w:ascii="Sakkal Majalla" w:eastAsia="GE Dinar One" w:hAnsi="Sakkal Majalla" w:cs="Sakkal Majalla"/>
                              <w:b/>
                              <w:bCs/>
                              <w:kern w:val="24"/>
                              <w:sz w:val="48"/>
                              <w:szCs w:val="48"/>
                              <w:lang w:bidi="ar-SY"/>
                            </w:rPr>
                          </w:pPr>
                          <w:hyperlink r:id="rId46" w:history="1">
                            <w:r w:rsidR="002F2D01" w:rsidRPr="00B90637">
                              <w:rPr>
                                <w:rStyle w:val="Hyperlink"/>
                                <w:rFonts w:ascii="Sakkal Majalla" w:eastAsia="GE Dinar One" w:hAnsi="Sakkal Majalla" w:cs="Sakkal Majalla"/>
                                <w:b/>
                                <w:bCs/>
                                <w:kern w:val="24"/>
                                <w:sz w:val="48"/>
                                <w:szCs w:val="48"/>
                                <w:rtl/>
                                <w:lang w:bidi="ar-SY"/>
                              </w:rPr>
                              <w:t>أسس النجاح والتميز الوظيفي</w:t>
                            </w:r>
                          </w:hyperlink>
                        </w:p>
                      </w:txbxContent>
                    </v:textbox>
                  </v:shape>
                </v:group>
              </v:group>
            </w:pict>
          </mc:Fallback>
        </mc:AlternateContent>
      </w:r>
    </w:p>
    <w:p w14:paraId="5C87F290" w14:textId="6935E48D" w:rsidR="00A34119" w:rsidRPr="003E089A" w:rsidRDefault="00A34119" w:rsidP="00D374CF">
      <w:pPr>
        <w:jc w:val="both"/>
        <w:rPr>
          <w:rFonts w:ascii="Sakkal Majalla" w:hAnsi="Sakkal Majalla" w:cs="Sakkal Majalla"/>
          <w:sz w:val="40"/>
          <w:szCs w:val="44"/>
          <w:rtl/>
          <w:lang w:bidi="ar-SY"/>
        </w:rPr>
      </w:pPr>
    </w:p>
    <w:bookmarkEnd w:id="0"/>
    <w:p w14:paraId="52277D96" w14:textId="4DD83C06" w:rsidR="00A66227" w:rsidRDefault="00A66227" w:rsidP="00D90411">
      <w:pPr>
        <w:bidi w:val="0"/>
        <w:spacing w:after="160" w:line="259" w:lineRule="auto"/>
        <w:jc w:val="left"/>
        <w:rPr>
          <w:rFonts w:ascii="Sakkal Majalla" w:hAnsi="Sakkal Majalla" w:cs="Sakkal Majalla"/>
          <w:sz w:val="40"/>
          <w:szCs w:val="44"/>
          <w:rtl/>
          <w:lang w:bidi="ar-SY"/>
        </w:rPr>
      </w:pPr>
      <w:r>
        <w:rPr>
          <w:rFonts w:ascii="Sakkal Majalla" w:hAnsi="Sakkal Majalla" w:cs="Sakkal Majalla" w:hint="cs"/>
          <w:sz w:val="40"/>
          <w:szCs w:val="44"/>
          <w:rtl/>
          <w:lang w:bidi="ar-SY"/>
        </w:rPr>
        <w:t xml:space="preserve"> </w:t>
      </w:r>
    </w:p>
    <w:p w14:paraId="223DF12C"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3A8FDB84" w14:textId="2BDFA1B2" w:rsidR="00A66227" w:rsidRDefault="00A66227" w:rsidP="00A66227">
      <w:pPr>
        <w:bidi w:val="0"/>
        <w:spacing w:after="160" w:line="259" w:lineRule="auto"/>
        <w:jc w:val="left"/>
        <w:rPr>
          <w:rFonts w:ascii="Sakkal Majalla" w:hAnsi="Sakkal Majalla" w:cs="Sakkal Majalla"/>
          <w:sz w:val="40"/>
          <w:szCs w:val="44"/>
          <w:rtl/>
          <w:lang w:bidi="ar-SY"/>
        </w:rPr>
      </w:pPr>
    </w:p>
    <w:p w14:paraId="5F71713D" w14:textId="5A7EE5A4" w:rsidR="00A66227" w:rsidRDefault="00A66227" w:rsidP="00A66227">
      <w:pPr>
        <w:bidi w:val="0"/>
        <w:spacing w:after="160" w:line="259" w:lineRule="auto"/>
        <w:jc w:val="left"/>
        <w:rPr>
          <w:rFonts w:ascii="Sakkal Majalla" w:hAnsi="Sakkal Majalla" w:cs="Sakkal Majalla"/>
          <w:sz w:val="40"/>
          <w:szCs w:val="44"/>
          <w:rtl/>
          <w:lang w:bidi="ar-SY"/>
        </w:rPr>
      </w:pPr>
    </w:p>
    <w:p w14:paraId="3983FF66" w14:textId="10E5E018" w:rsidR="00A66227" w:rsidRDefault="00A66227" w:rsidP="00A66227">
      <w:pPr>
        <w:bidi w:val="0"/>
        <w:spacing w:after="160" w:line="259" w:lineRule="auto"/>
        <w:jc w:val="left"/>
        <w:rPr>
          <w:rFonts w:ascii="Sakkal Majalla" w:hAnsi="Sakkal Majalla" w:cs="Sakkal Majalla"/>
          <w:sz w:val="40"/>
          <w:szCs w:val="44"/>
          <w:rtl/>
          <w:lang w:bidi="ar-SY"/>
        </w:rPr>
      </w:pPr>
    </w:p>
    <w:p w14:paraId="7EB2CFDA" w14:textId="01C099CC" w:rsidR="00A66227" w:rsidRDefault="00A66227" w:rsidP="00A66227">
      <w:pPr>
        <w:bidi w:val="0"/>
        <w:spacing w:after="160" w:line="259" w:lineRule="auto"/>
        <w:jc w:val="left"/>
        <w:rPr>
          <w:rFonts w:ascii="Sakkal Majalla" w:hAnsi="Sakkal Majalla" w:cs="Sakkal Majalla"/>
          <w:sz w:val="40"/>
          <w:szCs w:val="44"/>
          <w:rtl/>
          <w:lang w:bidi="ar-SY"/>
        </w:rPr>
      </w:pPr>
    </w:p>
    <w:p w14:paraId="2E55B75C" w14:textId="670FCB57" w:rsidR="00A66227" w:rsidRDefault="00A66227" w:rsidP="00A66227">
      <w:pPr>
        <w:bidi w:val="0"/>
        <w:spacing w:after="160" w:line="259" w:lineRule="auto"/>
        <w:jc w:val="left"/>
        <w:rPr>
          <w:rFonts w:ascii="Sakkal Majalla" w:hAnsi="Sakkal Majalla" w:cs="Sakkal Majalla"/>
          <w:sz w:val="40"/>
          <w:szCs w:val="44"/>
          <w:rtl/>
          <w:lang w:bidi="ar-SY"/>
        </w:rPr>
      </w:pPr>
    </w:p>
    <w:p w14:paraId="1924701C" w14:textId="63954378" w:rsidR="00A66227" w:rsidRDefault="00A66227" w:rsidP="00A66227">
      <w:pPr>
        <w:bidi w:val="0"/>
        <w:spacing w:after="160" w:line="259" w:lineRule="auto"/>
        <w:jc w:val="left"/>
        <w:rPr>
          <w:rFonts w:ascii="Sakkal Majalla" w:hAnsi="Sakkal Majalla" w:cs="Sakkal Majalla"/>
          <w:sz w:val="40"/>
          <w:szCs w:val="44"/>
          <w:rtl/>
          <w:lang w:bidi="ar-SY"/>
        </w:rPr>
      </w:pPr>
    </w:p>
    <w:p w14:paraId="2A9504CF" w14:textId="4EFB1940" w:rsidR="00A66227" w:rsidRDefault="00A66227" w:rsidP="00A66227">
      <w:pPr>
        <w:bidi w:val="0"/>
        <w:spacing w:after="160" w:line="259" w:lineRule="auto"/>
        <w:jc w:val="left"/>
        <w:rPr>
          <w:rFonts w:ascii="Sakkal Majalla" w:hAnsi="Sakkal Majalla" w:cs="Sakkal Majalla"/>
          <w:sz w:val="40"/>
          <w:szCs w:val="44"/>
          <w:rtl/>
          <w:lang w:bidi="ar-SY"/>
        </w:rPr>
      </w:pPr>
    </w:p>
    <w:p w14:paraId="69F8B03A" w14:textId="12049527" w:rsidR="00A66227" w:rsidRDefault="002F2D01" w:rsidP="00A66227">
      <w:pPr>
        <w:bidi w:val="0"/>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142592" behindDoc="0" locked="0" layoutInCell="1" allowOverlap="1" wp14:anchorId="521E6BA5" wp14:editId="032E4F33">
            <wp:simplePos x="0" y="0"/>
            <wp:positionH relativeFrom="margin">
              <wp:posOffset>1921510</wp:posOffset>
            </wp:positionH>
            <wp:positionV relativeFrom="paragraph">
              <wp:posOffset>12065</wp:posOffset>
            </wp:positionV>
            <wp:extent cx="2571750" cy="3040011"/>
            <wp:effectExtent l="0" t="0" r="0" b="0"/>
            <wp:wrapNone/>
            <wp:docPr id="10"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7">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571750" cy="3040011"/>
                    </a:xfrm>
                    <a:prstGeom prst="rect">
                      <a:avLst/>
                    </a:prstGeom>
                  </pic:spPr>
                </pic:pic>
              </a:graphicData>
            </a:graphic>
            <wp14:sizeRelH relativeFrom="margin">
              <wp14:pctWidth>0</wp14:pctWidth>
            </wp14:sizeRelH>
            <wp14:sizeRelV relativeFrom="margin">
              <wp14:pctHeight>0</wp14:pctHeight>
            </wp14:sizeRelV>
          </wp:anchor>
        </w:drawing>
      </w:r>
    </w:p>
    <w:p w14:paraId="47A4B549"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5D77D392"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66211C73"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75FA0C9B" w14:textId="5545C8DD" w:rsidR="00A66227" w:rsidRDefault="00A66227" w:rsidP="00A66227">
      <w:pPr>
        <w:bidi w:val="0"/>
        <w:spacing w:after="160" w:line="259" w:lineRule="auto"/>
        <w:jc w:val="left"/>
        <w:rPr>
          <w:rFonts w:ascii="Sakkal Majalla" w:hAnsi="Sakkal Majalla" w:cs="Sakkal Majalla"/>
          <w:sz w:val="40"/>
          <w:szCs w:val="44"/>
          <w:rtl/>
          <w:lang w:bidi="ar-SY"/>
        </w:rPr>
      </w:pPr>
    </w:p>
    <w:p w14:paraId="0593EE1B" w14:textId="464852B6" w:rsidR="00A66227" w:rsidRDefault="00A66227" w:rsidP="00A66227">
      <w:pPr>
        <w:bidi w:val="0"/>
        <w:spacing w:after="160" w:line="259" w:lineRule="auto"/>
        <w:jc w:val="left"/>
        <w:rPr>
          <w:rFonts w:ascii="Sakkal Majalla" w:hAnsi="Sakkal Majalla" w:cs="Sakkal Majalla"/>
          <w:sz w:val="40"/>
          <w:szCs w:val="44"/>
          <w:rtl/>
          <w:lang w:bidi="ar-SY"/>
        </w:rPr>
      </w:pPr>
    </w:p>
    <w:p w14:paraId="160FA6F2" w14:textId="610C73BD" w:rsidR="00A66227" w:rsidRDefault="0061156B" w:rsidP="00A66227">
      <w:pPr>
        <w:bidi w:val="0"/>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234752" behindDoc="0" locked="0" layoutInCell="1" allowOverlap="1" wp14:anchorId="35C10855" wp14:editId="476E9058">
                <wp:simplePos x="0" y="0"/>
                <wp:positionH relativeFrom="column">
                  <wp:posOffset>-400050</wp:posOffset>
                </wp:positionH>
                <wp:positionV relativeFrom="paragraph">
                  <wp:posOffset>-752475</wp:posOffset>
                </wp:positionV>
                <wp:extent cx="6762115" cy="9725025"/>
                <wp:effectExtent l="0" t="0" r="0" b="0"/>
                <wp:wrapNone/>
                <wp:docPr id="1790260504" name="Group 107"/>
                <wp:cNvGraphicFramePr/>
                <a:graphic xmlns:a="http://schemas.openxmlformats.org/drawingml/2006/main">
                  <a:graphicData uri="http://schemas.microsoft.com/office/word/2010/wordprocessingGroup">
                    <wpg:wgp>
                      <wpg:cNvGrpSpPr/>
                      <wpg:grpSpPr>
                        <a:xfrm>
                          <a:off x="0" y="0"/>
                          <a:ext cx="6762115" cy="9725025"/>
                          <a:chOff x="-409575" y="0"/>
                          <a:chExt cx="6762115" cy="9725025"/>
                        </a:xfrm>
                      </wpg:grpSpPr>
                      <wpg:grpSp>
                        <wpg:cNvPr id="293480848" name="Group 293480848"/>
                        <wpg:cNvGrpSpPr/>
                        <wpg:grpSpPr>
                          <a:xfrm>
                            <a:off x="-409575" y="2571750"/>
                            <a:ext cx="5995322" cy="7153275"/>
                            <a:chOff x="-571509" y="0"/>
                            <a:chExt cx="5995401" cy="7153781"/>
                          </a:xfrm>
                        </wpg:grpSpPr>
                        <wpg:grpSp>
                          <wpg:cNvPr id="1760803871" name="Group 25"/>
                          <wpg:cNvGrpSpPr/>
                          <wpg:grpSpPr>
                            <a:xfrm>
                              <a:off x="3129896" y="0"/>
                              <a:ext cx="2262473" cy="746892"/>
                              <a:chOff x="3849522" y="0"/>
                              <a:chExt cx="2262473" cy="746892"/>
                            </a:xfrm>
                          </wpg:grpSpPr>
                          <wpg:grpSp>
                            <wpg:cNvPr id="1890717760" name="Group 1890717760"/>
                            <wpg:cNvGrpSpPr/>
                            <wpg:grpSpPr>
                              <a:xfrm>
                                <a:off x="5606227" y="0"/>
                                <a:ext cx="505768" cy="515506"/>
                                <a:chOff x="5606227" y="0"/>
                                <a:chExt cx="505768" cy="515506"/>
                              </a:xfrm>
                            </wpg:grpSpPr>
                            <wps:wsp>
                              <wps:cNvPr id="219649080" name="Oval 219649080"/>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75127602" name="Picture 375127602" descr="Target "/>
                                <pic:cNvPicPr>
                                  <a:picLocks noChangeAspect="1" noChangeArrowheads="1"/>
                                </pic:cNvPicPr>
                              </pic:nvPicPr>
                              <pic:blipFill>
                                <a:blip r:embed="rId3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22808452" name="TextBox 34"/>
                            <wps:cNvSpPr txBox="1"/>
                            <wps:spPr>
                              <a:xfrm>
                                <a:off x="3849522" y="69934"/>
                                <a:ext cx="1755163" cy="676958"/>
                              </a:xfrm>
                              <a:prstGeom prst="rect">
                                <a:avLst/>
                              </a:prstGeom>
                              <a:noFill/>
                            </wps:spPr>
                            <wps:txbx>
                              <w:txbxContent>
                                <w:p w14:paraId="172893F2" w14:textId="77777777" w:rsidR="007421EA" w:rsidRPr="0061156B" w:rsidRDefault="007421EA" w:rsidP="007421EA">
                                  <w:pPr>
                                    <w:jc w:val="center"/>
                                    <w:rPr>
                                      <w:rFonts w:ascii="Sakkal Majalla" w:eastAsia="GE Dinar One" w:hAnsi="Sakkal Majalla" w:cs="Sakkal Majalla"/>
                                      <w:b/>
                                      <w:bCs/>
                                      <w:color w:val="000000"/>
                                      <w:kern w:val="24"/>
                                      <w:sz w:val="44"/>
                                      <w:szCs w:val="44"/>
                                      <w:lang w:bidi="ar-SY"/>
                                    </w:rPr>
                                  </w:pPr>
                                  <w:r w:rsidRPr="0061156B">
                                    <w:rPr>
                                      <w:rFonts w:ascii="Sakkal Majalla" w:eastAsia="GE Dinar One" w:hAnsi="Sakkal Majalla" w:cs="Sakkal Majalla" w:hint="cs"/>
                                      <w:b/>
                                      <w:bCs/>
                                      <w:color w:val="000000"/>
                                      <w:kern w:val="24"/>
                                      <w:sz w:val="44"/>
                                      <w:szCs w:val="44"/>
                                      <w:rtl/>
                                      <w:lang w:bidi="ar-SY"/>
                                    </w:rPr>
                                    <w:t>أهداف الجلسة</w:t>
                                  </w:r>
                                </w:p>
                              </w:txbxContent>
                            </wps:txbx>
                            <wps:bodyPr wrap="square" rtlCol="0">
                              <a:spAutoFit/>
                            </wps:bodyPr>
                          </wps:wsp>
                        </wpg:grpSp>
                        <wpg:grpSp>
                          <wpg:cNvPr id="2088364923" name="Group 26"/>
                          <wpg:cNvGrpSpPr/>
                          <wpg:grpSpPr>
                            <a:xfrm>
                              <a:off x="-38" y="9939"/>
                              <a:ext cx="2261273" cy="746823"/>
                              <a:chOff x="-38" y="0"/>
                              <a:chExt cx="2261581" cy="747578"/>
                            </a:xfrm>
                          </wpg:grpSpPr>
                          <wps:wsp>
                            <wps:cNvPr id="507998400" name="Oval 507998400"/>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6378321" name="TextBox 34"/>
                            <wps:cNvSpPr txBox="1"/>
                            <wps:spPr>
                              <a:xfrm>
                                <a:off x="-38" y="69936"/>
                                <a:ext cx="1756037" cy="677642"/>
                              </a:xfrm>
                              <a:prstGeom prst="rect">
                                <a:avLst/>
                              </a:prstGeom>
                              <a:noFill/>
                            </wps:spPr>
                            <wps:txbx>
                              <w:txbxContent>
                                <w:p w14:paraId="0AC074DF" w14:textId="77777777" w:rsidR="007421EA" w:rsidRPr="0061156B" w:rsidRDefault="007421EA" w:rsidP="007421EA">
                                  <w:pPr>
                                    <w:jc w:val="center"/>
                                    <w:rPr>
                                      <w:rFonts w:ascii="Sakkal Majalla" w:eastAsia="GE Dinar One" w:hAnsi="Sakkal Majalla" w:cs="Sakkal Majalla"/>
                                      <w:b/>
                                      <w:bCs/>
                                      <w:color w:val="000000"/>
                                      <w:kern w:val="24"/>
                                      <w:sz w:val="44"/>
                                      <w:szCs w:val="44"/>
                                      <w:lang w:bidi="ar-SY"/>
                                    </w:rPr>
                                  </w:pPr>
                                  <w:r w:rsidRPr="0061156B">
                                    <w:rPr>
                                      <w:rFonts w:ascii="Sakkal Majalla" w:eastAsia="GE Dinar One" w:hAnsi="Sakkal Majalla" w:cs="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16301841" name="Picture 516301841" descr="Note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070409435" name="Text Box 1070409435"/>
                          <wps:cNvSpPr txBox="1"/>
                          <wps:spPr>
                            <a:xfrm>
                              <a:off x="2447956" y="874271"/>
                              <a:ext cx="2975936" cy="3326550"/>
                            </a:xfrm>
                            <a:prstGeom prst="rect">
                              <a:avLst/>
                            </a:prstGeom>
                            <a:noFill/>
                            <a:ln w="6350">
                              <a:noFill/>
                            </a:ln>
                          </wps:spPr>
                          <wps:txbx>
                            <w:txbxContent>
                              <w:p w14:paraId="14504D35" w14:textId="7B9F13D6" w:rsidR="007421EA" w:rsidRPr="0061156B" w:rsidRDefault="00B90637" w:rsidP="00B90637">
                                <w:pPr>
                                  <w:pStyle w:val="aa"/>
                                  <w:spacing w:line="276" w:lineRule="auto"/>
                                  <w:jc w:val="left"/>
                                  <w:rPr>
                                    <w:rFonts w:ascii="Sakkal Majalla" w:hAnsi="Sakkal Majalla" w:cs="Sakkal Majalla"/>
                                  </w:rPr>
                                </w:pPr>
                                <w:hyperlink r:id="rId48" w:history="1">
                                  <w:r w:rsidR="007421EA" w:rsidRPr="00B90637">
                                    <w:rPr>
                                      <w:rStyle w:val="Hyperlink"/>
                                      <w:rFonts w:ascii="Sakkal Majalla" w:hAnsi="Sakkal Majalla" w:cs="Sakkal Majalla"/>
                                      <w:rtl/>
                                    </w:rPr>
                                    <w:t>بعد الانتهاء من تنفيذ أنشطة هذه الجلسة، سيتمكّن المُشارِك من:</w:t>
                                  </w:r>
                                </w:hyperlink>
                              </w:p>
                              <w:p w14:paraId="668532B4" w14:textId="77777777" w:rsidR="002F2D01" w:rsidRPr="002F2D01" w:rsidRDefault="002F2D01" w:rsidP="002F2D01">
                                <w:pPr>
                                  <w:pStyle w:val="a5"/>
                                  <w:numPr>
                                    <w:ilvl w:val="0"/>
                                    <w:numId w:val="24"/>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تطوير مهارات التواصل والعلاقات المهنية.</w:t>
                                </w:r>
                              </w:p>
                              <w:p w14:paraId="1EF706AC" w14:textId="77777777" w:rsidR="002F2D01" w:rsidRPr="002F2D01" w:rsidRDefault="002F2D01" w:rsidP="002F2D01">
                                <w:pPr>
                                  <w:pStyle w:val="a5"/>
                                  <w:numPr>
                                    <w:ilvl w:val="0"/>
                                    <w:numId w:val="24"/>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تعزيز القدرة على العمل ضمن فريق.</w:t>
                                </w:r>
                              </w:p>
                              <w:p w14:paraId="2F873062" w14:textId="05C7C1D0" w:rsidR="007421EA" w:rsidRPr="0061156B" w:rsidRDefault="002F2D01" w:rsidP="002F2D01">
                                <w:pPr>
                                  <w:pStyle w:val="a5"/>
                                  <w:numPr>
                                    <w:ilvl w:val="0"/>
                                    <w:numId w:val="24"/>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التعامل مع ضغوط العمل والتطوير المستمر.</w:t>
                                </w:r>
                              </w:p>
                              <w:p w14:paraId="1235DD08" w14:textId="77777777" w:rsidR="002F2D01" w:rsidRDefault="002F2D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6001004" name="Text Box 1726001004"/>
                          <wps:cNvSpPr txBox="1"/>
                          <wps:spPr>
                            <a:xfrm>
                              <a:off x="-571509" y="817180"/>
                              <a:ext cx="3162342" cy="6336601"/>
                            </a:xfrm>
                            <a:prstGeom prst="rect">
                              <a:avLst/>
                            </a:prstGeom>
                            <a:noFill/>
                            <a:ln w="6350">
                              <a:noFill/>
                            </a:ln>
                          </wps:spPr>
                          <wps:txbx>
                            <w:txbxContent>
                              <w:p w14:paraId="62348D01"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الاتصال والتواصل الفعال.</w:t>
                                </w:r>
                              </w:p>
                              <w:p w14:paraId="15125202"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بناء العلاقات المهنية الإيجابية.</w:t>
                                </w:r>
                              </w:p>
                              <w:p w14:paraId="7AE0C6C1"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العمل الجماعي والتعاون لتحقيق الأهداف.</w:t>
                                </w:r>
                              </w:p>
                              <w:p w14:paraId="1C35C484"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التعامل مع ضغوط العمل وحل المشكلات.</w:t>
                                </w:r>
                              </w:p>
                              <w:p w14:paraId="55C0ACBB"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المرونة والتكيف مع التغيير.</w:t>
                                </w:r>
                              </w:p>
                              <w:p w14:paraId="5BAF654A"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التطوير الذاتي والتعلم المستمر.</w:t>
                                </w:r>
                              </w:p>
                              <w:p w14:paraId="56DB8064" w14:textId="72CD9C2D" w:rsidR="007421EA"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إعداد خطة عمل شخصية للمحافظة على النجاح الوظيفي بعد انتهاء الدورة.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76765360" name="Group 1976765360"/>
                        <wpg:cNvGrpSpPr/>
                        <wpg:grpSpPr>
                          <a:xfrm>
                            <a:off x="-95287" y="0"/>
                            <a:ext cx="6447827" cy="2306183"/>
                            <a:chOff x="-95287" y="0"/>
                            <a:chExt cx="6447827" cy="2306183"/>
                          </a:xfrm>
                        </wpg:grpSpPr>
                        <pic:pic xmlns:pic="http://schemas.openxmlformats.org/drawingml/2006/picture">
                          <pic:nvPicPr>
                            <pic:cNvPr id="1499025170" name="Picture 1499025170" descr="Calendar "/>
                            <pic:cNvPicPr>
                              <a:picLocks noChangeAspect="1"/>
                            </pic:cNvPicPr>
                          </pic:nvPicPr>
                          <pic:blipFill>
                            <a:blip r:embed="rId37"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243889067" name="TextBox 34"/>
                          <wps:cNvSpPr txBox="1"/>
                          <wps:spPr>
                            <a:xfrm>
                              <a:off x="5220335" y="1072378"/>
                              <a:ext cx="1132205" cy="1233805"/>
                            </a:xfrm>
                            <a:prstGeom prst="rect">
                              <a:avLst/>
                            </a:prstGeom>
                            <a:noFill/>
                          </wps:spPr>
                          <wps:txbx>
                            <w:txbxContent>
                              <w:p w14:paraId="3DD9544B" w14:textId="106EC45B" w:rsidR="007421EA" w:rsidRPr="0061156B" w:rsidRDefault="007421EA" w:rsidP="0061156B">
                                <w:pPr>
                                  <w:spacing w:line="276" w:lineRule="auto"/>
                                  <w:jc w:val="center"/>
                                  <w:rPr>
                                    <w:rFonts w:ascii="Sakkal Majalla" w:eastAsia="GE Dinar One" w:hAnsi="Sakkal Majalla" w:cs="Sakkal Majalla"/>
                                    <w:b/>
                                    <w:bCs/>
                                    <w:color w:val="EE0000"/>
                                    <w:kern w:val="24"/>
                                    <w:sz w:val="56"/>
                                    <w:szCs w:val="56"/>
                                    <w:lang w:bidi="ar-SY"/>
                                  </w:rPr>
                                </w:pPr>
                                <w:r w:rsidRPr="0061156B">
                                  <w:rPr>
                                    <w:rFonts w:ascii="Sakkal Majalla" w:eastAsia="GE Dinar One" w:hAnsi="Sakkal Majalla" w:cs="Sakkal Majalla" w:hint="cs"/>
                                    <w:b/>
                                    <w:bCs/>
                                    <w:color w:val="EE0000"/>
                                    <w:kern w:val="24"/>
                                    <w:sz w:val="56"/>
                                    <w:szCs w:val="56"/>
                                    <w:rtl/>
                                    <w:lang w:bidi="ar-SY"/>
                                  </w:rPr>
                                  <w:t xml:space="preserve">اليوم </w:t>
                                </w:r>
                                <w:r w:rsidR="002F2D01">
                                  <w:rPr>
                                    <w:rFonts w:ascii="Sakkal Majalla" w:eastAsia="GE Dinar One" w:hAnsi="Sakkal Majalla" w:cs="Sakkal Majalla" w:hint="cs"/>
                                    <w:b/>
                                    <w:bCs/>
                                    <w:color w:val="EE0000"/>
                                    <w:kern w:val="24"/>
                                    <w:sz w:val="56"/>
                                    <w:szCs w:val="56"/>
                                    <w:rtl/>
                                    <w:lang w:bidi="ar-SY"/>
                                  </w:rPr>
                                  <w:t>التدريبي</w:t>
                                </w:r>
                              </w:p>
                            </w:txbxContent>
                          </wps:txbx>
                          <wps:bodyPr wrap="square" rtlCol="0">
                            <a:spAutoFit/>
                          </wps:bodyPr>
                        </wps:wsp>
                        <wps:wsp>
                          <wps:cNvPr id="1092745362" name="TextBox 34"/>
                          <wps:cNvSpPr txBox="1"/>
                          <wps:spPr>
                            <a:xfrm>
                              <a:off x="2980341" y="162742"/>
                              <a:ext cx="2430145" cy="836295"/>
                            </a:xfrm>
                            <a:prstGeom prst="rect">
                              <a:avLst/>
                            </a:prstGeom>
                            <a:noFill/>
                          </wps:spPr>
                          <wps:txbx>
                            <w:txbxContent>
                              <w:p w14:paraId="5583A486" w14:textId="2A014691" w:rsidR="007421EA" w:rsidRPr="0061156B" w:rsidRDefault="007421EA" w:rsidP="007421EA">
                                <w:pPr>
                                  <w:jc w:val="center"/>
                                  <w:rPr>
                                    <w:rFonts w:ascii="Sakkal Majalla" w:eastAsia="GE Dinar One" w:hAnsi="Sakkal Majalla" w:cs="Sakkal Majalla"/>
                                    <w:b/>
                                    <w:bCs/>
                                    <w:color w:val="C00000"/>
                                    <w:kern w:val="24"/>
                                    <w:sz w:val="56"/>
                                    <w:szCs w:val="56"/>
                                    <w:lang w:bidi="ar-SY"/>
                                  </w:rPr>
                                </w:pPr>
                                <w:r w:rsidRPr="0061156B">
                                  <w:rPr>
                                    <w:rFonts w:ascii="Sakkal Majalla" w:eastAsia="GE Dinar One" w:hAnsi="Sakkal Majalla" w:cs="Sakkal Majalla" w:hint="cs"/>
                                    <w:b/>
                                    <w:bCs/>
                                    <w:color w:val="C00000"/>
                                    <w:kern w:val="24"/>
                                    <w:sz w:val="56"/>
                                    <w:szCs w:val="56"/>
                                    <w:rtl/>
                                    <w:lang w:bidi="ar-SY"/>
                                  </w:rPr>
                                  <w:t>الجلسة الثانية</w:t>
                                </w:r>
                              </w:p>
                            </w:txbxContent>
                          </wps:txbx>
                          <wps:bodyPr wrap="square" rtlCol="0">
                            <a:spAutoFit/>
                          </wps:bodyPr>
                        </wps:wsp>
                        <wps:wsp>
                          <wps:cNvPr id="1525778356" name="TextBox 34"/>
                          <wps:cNvSpPr txBox="1"/>
                          <wps:spPr>
                            <a:xfrm>
                              <a:off x="-95287" y="1319652"/>
                              <a:ext cx="5089525" cy="729615"/>
                            </a:xfrm>
                            <a:prstGeom prst="rect">
                              <a:avLst/>
                            </a:prstGeom>
                            <a:noFill/>
                          </wps:spPr>
                          <wps:txbx>
                            <w:txbxContent>
                              <w:p w14:paraId="364B9C5F" w14:textId="09B9F5B6" w:rsidR="007421EA" w:rsidRPr="0061156B" w:rsidRDefault="00B90637" w:rsidP="007421EA">
                                <w:pPr>
                                  <w:jc w:val="center"/>
                                  <w:rPr>
                                    <w:rFonts w:ascii="Sakkal Majalla" w:eastAsia="GE Dinar One" w:hAnsi="Sakkal Majalla" w:cs="Sakkal Majalla"/>
                                    <w:b/>
                                    <w:bCs/>
                                    <w:kern w:val="24"/>
                                    <w:sz w:val="48"/>
                                    <w:szCs w:val="48"/>
                                    <w:lang w:bidi="ar-SY"/>
                                  </w:rPr>
                                </w:pPr>
                                <w:hyperlink r:id="rId49" w:history="1">
                                  <w:r w:rsidR="002F2D01" w:rsidRPr="00B90637">
                                    <w:rPr>
                                      <w:rStyle w:val="Hyperlink"/>
                                      <w:rFonts w:ascii="Sakkal Majalla" w:eastAsia="GE Dinar One" w:hAnsi="Sakkal Majalla" w:cs="Sakkal Majalla"/>
                                      <w:b/>
                                      <w:bCs/>
                                      <w:kern w:val="24"/>
                                      <w:sz w:val="48"/>
                                      <w:szCs w:val="48"/>
                                      <w:rtl/>
                                      <w:lang w:bidi="ar-SY"/>
                                    </w:rPr>
                                    <w:t>مهارات النجاح في بيئة العمل الحديثة</w:t>
                                  </w:r>
                                </w:hyperlink>
                              </w:p>
                            </w:txbxContent>
                          </wps:txbx>
                          <wps:bodyPr wrap="square" rtlCol="0">
                            <a:spAutoFit/>
                          </wps:bodyPr>
                        </wps:wsp>
                      </wpg:grpSp>
                    </wpg:wgp>
                  </a:graphicData>
                </a:graphic>
              </wp:anchor>
            </w:drawing>
          </mc:Choice>
          <mc:Fallback>
            <w:pict>
              <v:group w14:anchorId="35C10855" id="Group 107" o:spid="_x0000_s1121" style="position:absolute;margin-left:-31.5pt;margin-top:-59.25pt;width:532.45pt;height:765.75pt;z-index:252234752" coordorigin="-4095" coordsize="6762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">
                <v:group id="Group 293480848" o:spid="_x0000_s1122" style="position:absolute;left:-4095;top:25717;width:59952;height:71533" coordorigin="-5715" coordsize="599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">
                  <v:group id="Group 25" o:spid="_x0000_s1123" style="position:absolute;left:31298;width:22625;height:7468" coordorigin="38495" coordsize="22624,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">
                    <v:group id="Group 1890717760"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">
                      <v:oval id="Oval 219649080"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" fillcolor="#168489" stroked="f" strokeweight="1pt">
                        <v:fill opacity="49087f"/>
                        <v:stroke joinstyle="miter"/>
                      </v:oval>
                      <v:shape id="Picture 375127602"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">
                        <v:imagedata r:id="rId42" o:title="Target " gain="19661f" blacklevel="22938f"/>
                      </v:shape>
                    </v:group>
                    <v:shape id="_x0000_s1127" type="#_x0000_t202" style="position:absolute;left:38495;top:699;width:17551;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" filled="f" stroked="f">
                      <v:textbox style="mso-fit-shape-to-text:t">
                        <w:txbxContent>
                          <w:p w14:paraId="172893F2" w14:textId="77777777" w:rsidR="007421EA" w:rsidRPr="0061156B" w:rsidRDefault="007421EA" w:rsidP="007421EA">
                            <w:pPr>
                              <w:jc w:val="center"/>
                              <w:rPr>
                                <w:rFonts w:ascii="Sakkal Majalla" w:eastAsia="GE Dinar One" w:hAnsi="Sakkal Majalla" w:cs="Sakkal Majalla"/>
                                <w:b/>
                                <w:bCs/>
                                <w:color w:val="000000"/>
                                <w:kern w:val="24"/>
                                <w:sz w:val="44"/>
                                <w:szCs w:val="44"/>
                                <w:lang w:bidi="ar-SY"/>
                              </w:rPr>
                            </w:pPr>
                            <w:r w:rsidRPr="0061156B">
                              <w:rPr>
                                <w:rFonts w:ascii="Sakkal Majalla" w:eastAsia="GE Dinar One" w:hAnsi="Sakkal Majalla" w:cs="Sakkal Majalla" w:hint="cs"/>
                                <w:b/>
                                <w:bCs/>
                                <w:color w:val="000000"/>
                                <w:kern w:val="24"/>
                                <w:sz w:val="44"/>
                                <w:szCs w:val="44"/>
                                <w:rtl/>
                                <w:lang w:bidi="ar-SY"/>
                              </w:rPr>
                              <w:t>أهداف الجلسة</w:t>
                            </w:r>
                          </w:p>
                        </w:txbxContent>
                      </v:textbox>
                    </v:shape>
                  </v:group>
                  <v:group id="Group 26" o:spid="_x0000_s1128" style="position:absolute;top:99;width:22612;height:7468" coordorigin="" coordsize="22615,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">
                    <v:oval id="Oval 507998400"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" fillcolor="#168489" stroked="f" strokeweight="1pt">
                      <v:fill opacity="49087f"/>
                      <v:stroke joinstyle="miter"/>
                    </v:oval>
                    <v:shape id="_x0000_s1130" type="#_x0000_t202" style="position:absolute;top:699;width:17559;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" filled="f" stroked="f">
                      <v:textbox style="mso-fit-shape-to-text:t">
                        <w:txbxContent>
                          <w:p w14:paraId="0AC074DF" w14:textId="77777777" w:rsidR="007421EA" w:rsidRPr="0061156B" w:rsidRDefault="007421EA" w:rsidP="007421EA">
                            <w:pPr>
                              <w:jc w:val="center"/>
                              <w:rPr>
                                <w:rFonts w:ascii="Sakkal Majalla" w:eastAsia="GE Dinar One" w:hAnsi="Sakkal Majalla" w:cs="Sakkal Majalla"/>
                                <w:b/>
                                <w:bCs/>
                                <w:color w:val="000000"/>
                                <w:kern w:val="24"/>
                                <w:sz w:val="44"/>
                                <w:szCs w:val="44"/>
                                <w:lang w:bidi="ar-SY"/>
                              </w:rPr>
                            </w:pPr>
                            <w:r w:rsidRPr="0061156B">
                              <w:rPr>
                                <w:rFonts w:ascii="Sakkal Majalla" w:eastAsia="GE Dinar One" w:hAnsi="Sakkal Majalla" w:cs="Sakkal Majalla" w:hint="cs"/>
                                <w:b/>
                                <w:bCs/>
                                <w:color w:val="000000"/>
                                <w:kern w:val="24"/>
                                <w:sz w:val="44"/>
                                <w:szCs w:val="44"/>
                                <w:rtl/>
                                <w:lang w:bidi="ar-SY"/>
                              </w:rPr>
                              <w:t>محاور الجلسة</w:t>
                            </w:r>
                          </w:p>
                        </w:txbxContent>
                      </v:textbox>
                    </v:shape>
                    <v:shape id="Picture 516301841"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">
                      <v:imagedata r:id="rId43" o:title="Note " gain="19661f" blacklevel="22938f"/>
                    </v:shape>
                  </v:group>
                  <v:shape id="Text Box 1070409435" o:spid="_x0000_s1132" type="#_x0000_t202" style="position:absolute;left:24479;top:8742;width:29759;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" filled="f" stroked="f" strokeweight=".5pt">
                    <v:textbox>
                      <w:txbxContent>
                        <w:p w14:paraId="14504D35" w14:textId="7B9F13D6" w:rsidR="007421EA" w:rsidRPr="0061156B" w:rsidRDefault="00B90637" w:rsidP="00B90637">
                          <w:pPr>
                            <w:pStyle w:val="aa"/>
                            <w:spacing w:line="276" w:lineRule="auto"/>
                            <w:jc w:val="left"/>
                            <w:rPr>
                              <w:rFonts w:ascii="Sakkal Majalla" w:hAnsi="Sakkal Majalla" w:cs="Sakkal Majalla"/>
                            </w:rPr>
                          </w:pPr>
                          <w:hyperlink r:id="rId50" w:history="1">
                            <w:r w:rsidR="007421EA" w:rsidRPr="00B90637">
                              <w:rPr>
                                <w:rStyle w:val="Hyperlink"/>
                                <w:rFonts w:ascii="Sakkal Majalla" w:hAnsi="Sakkal Majalla" w:cs="Sakkal Majalla"/>
                                <w:rtl/>
                              </w:rPr>
                              <w:t>بعد الانتهاء من تنفيذ أنشطة هذه الجلسة، سيتمكّن المُشارِك من:</w:t>
                            </w:r>
                          </w:hyperlink>
                        </w:p>
                        <w:p w14:paraId="668532B4" w14:textId="77777777" w:rsidR="002F2D01" w:rsidRPr="002F2D01" w:rsidRDefault="002F2D01" w:rsidP="002F2D01">
                          <w:pPr>
                            <w:pStyle w:val="a5"/>
                            <w:numPr>
                              <w:ilvl w:val="0"/>
                              <w:numId w:val="24"/>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تطوير مهارات التواصل والعلاقات المهنية.</w:t>
                          </w:r>
                        </w:p>
                        <w:p w14:paraId="1EF706AC" w14:textId="77777777" w:rsidR="002F2D01" w:rsidRPr="002F2D01" w:rsidRDefault="002F2D01" w:rsidP="002F2D01">
                          <w:pPr>
                            <w:pStyle w:val="a5"/>
                            <w:numPr>
                              <w:ilvl w:val="0"/>
                              <w:numId w:val="24"/>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تعزيز القدرة على العمل ضمن فريق.</w:t>
                          </w:r>
                        </w:p>
                        <w:p w14:paraId="2F873062" w14:textId="05C7C1D0" w:rsidR="007421EA" w:rsidRPr="0061156B" w:rsidRDefault="002F2D01" w:rsidP="002F2D01">
                          <w:pPr>
                            <w:pStyle w:val="a5"/>
                            <w:numPr>
                              <w:ilvl w:val="0"/>
                              <w:numId w:val="24"/>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التعامل مع ضغوط العمل والتطوير المستمر.</w:t>
                          </w:r>
                        </w:p>
                        <w:p w14:paraId="1235DD08" w14:textId="77777777" w:rsidR="002F2D01" w:rsidRDefault="002F2D01"/>
                      </w:txbxContent>
                    </v:textbox>
                  </v:shape>
                  <v:shape id="Text Box 1726001004" o:spid="_x0000_s1133"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" filled="f" stroked="f" strokeweight=".5pt">
                    <v:textbox>
                      <w:txbxContent>
                        <w:p w14:paraId="62348D01"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الاتصال والتواصل الفعال.</w:t>
                          </w:r>
                        </w:p>
                        <w:p w14:paraId="15125202"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بناء العلاقات المهنية الإيجابية.</w:t>
                          </w:r>
                        </w:p>
                        <w:p w14:paraId="7AE0C6C1"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العمل الجماعي والتعاون لتحقيق الأهداف.</w:t>
                          </w:r>
                        </w:p>
                        <w:p w14:paraId="1C35C484"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التعامل مع ضغوط العمل وحل المشكلات.</w:t>
                          </w:r>
                        </w:p>
                        <w:p w14:paraId="55C0ACBB"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المرونة والتكيف مع التغيير.</w:t>
                          </w:r>
                        </w:p>
                        <w:p w14:paraId="5BAF654A" w14:textId="77777777" w:rsidR="002F2D01"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التطوير الذاتي والتعلم المستمر.</w:t>
                          </w:r>
                        </w:p>
                        <w:p w14:paraId="56DB8064" w14:textId="72CD9C2D" w:rsidR="007421EA" w:rsidRPr="00C316B3" w:rsidRDefault="002F2D01" w:rsidP="002F2D01">
                          <w:pPr>
                            <w:pStyle w:val="a5"/>
                            <w:numPr>
                              <w:ilvl w:val="0"/>
                              <w:numId w:val="18"/>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إعداد خطة عمل شخصية للمحافظة على النجاح الوظيفي بعد انتهاء الدورة.</w:t>
                          </w:r>
                        </w:p>
                      </w:txbxContent>
                    </v:textbox>
                  </v:shape>
                </v:group>
                <v:group id="Group 1976765360" o:spid="_x0000_s1134" style="position:absolute;left:-952;width:64477;height:23061" coordorigin="-952" coordsize="64478,23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">
                  <v:shape id="Picture 1499025170"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">
                    <v:imagedata r:id="rId42" o:title="Calendar " recolortarget="black"/>
                  </v:shape>
                  <v:shape id="_x0000_s1136" type="#_x0000_t202" style="position:absolute;left:52203;top:10723;width:11322;height:12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" filled="f" stroked="f">
                    <v:textbox style="mso-fit-shape-to-text:t">
                      <w:txbxContent>
                        <w:p w14:paraId="3DD9544B" w14:textId="106EC45B" w:rsidR="007421EA" w:rsidRPr="0061156B" w:rsidRDefault="007421EA" w:rsidP="0061156B">
                          <w:pPr>
                            <w:spacing w:line="276" w:lineRule="auto"/>
                            <w:jc w:val="center"/>
                            <w:rPr>
                              <w:rFonts w:ascii="Sakkal Majalla" w:eastAsia="GE Dinar One" w:hAnsi="Sakkal Majalla" w:cs="Sakkal Majalla"/>
                              <w:b/>
                              <w:bCs/>
                              <w:color w:val="EE0000"/>
                              <w:kern w:val="24"/>
                              <w:sz w:val="56"/>
                              <w:szCs w:val="56"/>
                              <w:lang w:bidi="ar-SY"/>
                            </w:rPr>
                          </w:pPr>
                          <w:r w:rsidRPr="0061156B">
                            <w:rPr>
                              <w:rFonts w:ascii="Sakkal Majalla" w:eastAsia="GE Dinar One" w:hAnsi="Sakkal Majalla" w:cs="Sakkal Majalla" w:hint="cs"/>
                              <w:b/>
                              <w:bCs/>
                              <w:color w:val="EE0000"/>
                              <w:kern w:val="24"/>
                              <w:sz w:val="56"/>
                              <w:szCs w:val="56"/>
                              <w:rtl/>
                              <w:lang w:bidi="ar-SY"/>
                            </w:rPr>
                            <w:t xml:space="preserve">اليوم </w:t>
                          </w:r>
                          <w:r w:rsidR="002F2D01">
                            <w:rPr>
                              <w:rFonts w:ascii="Sakkal Majalla" w:eastAsia="GE Dinar One" w:hAnsi="Sakkal Majalla" w:cs="Sakkal Majalla" w:hint="cs"/>
                              <w:b/>
                              <w:bCs/>
                              <w:color w:val="EE0000"/>
                              <w:kern w:val="24"/>
                              <w:sz w:val="56"/>
                              <w:szCs w:val="56"/>
                              <w:rtl/>
                              <w:lang w:bidi="ar-SY"/>
                            </w:rPr>
                            <w:t>التدريبي</w:t>
                          </w:r>
                        </w:p>
                      </w:txbxContent>
                    </v:textbox>
                  </v:shape>
                  <v:shape id="_x0000_s1137" type="#_x0000_t202" style="position:absolute;left:29803;top:1627;width:24301;height:8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" filled="f" stroked="f">
                    <v:textbox style="mso-fit-shape-to-text:t">
                      <w:txbxContent>
                        <w:p w14:paraId="5583A486" w14:textId="2A014691" w:rsidR="007421EA" w:rsidRPr="0061156B" w:rsidRDefault="007421EA" w:rsidP="007421EA">
                          <w:pPr>
                            <w:jc w:val="center"/>
                            <w:rPr>
                              <w:rFonts w:ascii="Sakkal Majalla" w:eastAsia="GE Dinar One" w:hAnsi="Sakkal Majalla" w:cs="Sakkal Majalla"/>
                              <w:b/>
                              <w:bCs/>
                              <w:color w:val="C00000"/>
                              <w:kern w:val="24"/>
                              <w:sz w:val="56"/>
                              <w:szCs w:val="56"/>
                              <w:lang w:bidi="ar-SY"/>
                            </w:rPr>
                          </w:pPr>
                          <w:r w:rsidRPr="0061156B">
                            <w:rPr>
                              <w:rFonts w:ascii="Sakkal Majalla" w:eastAsia="GE Dinar One" w:hAnsi="Sakkal Majalla" w:cs="Sakkal Majalla" w:hint="cs"/>
                              <w:b/>
                              <w:bCs/>
                              <w:color w:val="C00000"/>
                              <w:kern w:val="24"/>
                              <w:sz w:val="56"/>
                              <w:szCs w:val="56"/>
                              <w:rtl/>
                              <w:lang w:bidi="ar-SY"/>
                            </w:rPr>
                            <w:t>الجلسة الثانية</w:t>
                          </w:r>
                        </w:p>
                      </w:txbxContent>
                    </v:textbox>
                  </v:shape>
                  <v:shape id="_x0000_s1138" type="#_x0000_t202" style="position:absolute;left:-952;top:13196;width:5089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" filled="f" stroked="f">
                    <v:textbox style="mso-fit-shape-to-text:t">
                      <w:txbxContent>
                        <w:p w14:paraId="364B9C5F" w14:textId="09B9F5B6" w:rsidR="007421EA" w:rsidRPr="0061156B" w:rsidRDefault="00B90637" w:rsidP="007421EA">
                          <w:pPr>
                            <w:jc w:val="center"/>
                            <w:rPr>
                              <w:rFonts w:ascii="Sakkal Majalla" w:eastAsia="GE Dinar One" w:hAnsi="Sakkal Majalla" w:cs="Sakkal Majalla"/>
                              <w:b/>
                              <w:bCs/>
                              <w:kern w:val="24"/>
                              <w:sz w:val="48"/>
                              <w:szCs w:val="48"/>
                              <w:lang w:bidi="ar-SY"/>
                            </w:rPr>
                          </w:pPr>
                          <w:hyperlink r:id="rId51" w:history="1">
                            <w:r w:rsidR="002F2D01" w:rsidRPr="00B90637">
                              <w:rPr>
                                <w:rStyle w:val="Hyperlink"/>
                                <w:rFonts w:ascii="Sakkal Majalla" w:eastAsia="GE Dinar One" w:hAnsi="Sakkal Majalla" w:cs="Sakkal Majalla"/>
                                <w:b/>
                                <w:bCs/>
                                <w:kern w:val="24"/>
                                <w:sz w:val="48"/>
                                <w:szCs w:val="48"/>
                                <w:rtl/>
                                <w:lang w:bidi="ar-SY"/>
                              </w:rPr>
                              <w:t>مهارات النجاح في بيئة العمل الحديثة</w:t>
                            </w:r>
                          </w:hyperlink>
                        </w:p>
                      </w:txbxContent>
                    </v:textbox>
                  </v:shape>
                </v:group>
              </v:group>
            </w:pict>
          </mc:Fallback>
        </mc:AlternateContent>
      </w:r>
    </w:p>
    <w:p w14:paraId="7AFF3824" w14:textId="35D9C05D" w:rsidR="00A66227" w:rsidRDefault="00A66227" w:rsidP="00A66227">
      <w:pPr>
        <w:bidi w:val="0"/>
        <w:spacing w:after="160" w:line="259" w:lineRule="auto"/>
        <w:jc w:val="left"/>
        <w:rPr>
          <w:rFonts w:ascii="Sakkal Majalla" w:hAnsi="Sakkal Majalla" w:cs="Sakkal Majalla"/>
          <w:sz w:val="40"/>
          <w:szCs w:val="44"/>
          <w:rtl/>
          <w:lang w:bidi="ar-SY"/>
        </w:rPr>
      </w:pPr>
    </w:p>
    <w:p w14:paraId="7434313E" w14:textId="44B8E607" w:rsidR="00A66227" w:rsidRDefault="00A66227" w:rsidP="00A66227">
      <w:pPr>
        <w:bidi w:val="0"/>
        <w:spacing w:after="160" w:line="259" w:lineRule="auto"/>
        <w:jc w:val="left"/>
        <w:rPr>
          <w:rFonts w:ascii="Sakkal Majalla" w:hAnsi="Sakkal Majalla" w:cs="Sakkal Majalla"/>
          <w:sz w:val="40"/>
          <w:szCs w:val="44"/>
          <w:rtl/>
          <w:lang w:bidi="ar-SY"/>
        </w:rPr>
      </w:pPr>
    </w:p>
    <w:p w14:paraId="4D01F445" w14:textId="6FD85189" w:rsidR="00BD255C" w:rsidRPr="00C943FA" w:rsidRDefault="00BD255C" w:rsidP="002F2D01">
      <w:pPr>
        <w:bidi w:val="0"/>
        <w:spacing w:after="160" w:line="259" w:lineRule="auto"/>
        <w:jc w:val="left"/>
        <w:rPr>
          <w:rFonts w:ascii="Sakkal Majalla" w:hAnsi="Sakkal Majalla" w:cs="Sakkal Majalla"/>
          <w:sz w:val="40"/>
          <w:szCs w:val="44"/>
          <w:rtl/>
          <w:lang w:bidi="ar-SY"/>
        </w:rPr>
      </w:pPr>
      <w:r w:rsidRPr="00BD255C">
        <w:rPr>
          <w:rFonts w:ascii="Aptos" w:eastAsia="Aptos" w:hAnsi="Aptos" w:cs="Arial"/>
          <w:noProof/>
          <w:kern w:val="2"/>
          <w:sz w:val="24"/>
          <w:szCs w:val="24"/>
          <w14:ligatures w14:val="standardContextual"/>
        </w:rPr>
        <w:drawing>
          <wp:anchor distT="0" distB="0" distL="114300" distR="114300" simplePos="0" relativeHeight="252203008" behindDoc="0" locked="0" layoutInCell="1" allowOverlap="1" wp14:anchorId="3D9B18C1" wp14:editId="6F418C53">
            <wp:simplePos x="0" y="0"/>
            <wp:positionH relativeFrom="column">
              <wp:posOffset>1743075</wp:posOffset>
            </wp:positionH>
            <wp:positionV relativeFrom="paragraph">
              <wp:posOffset>4499609</wp:posOffset>
            </wp:positionV>
            <wp:extent cx="2571044" cy="2790825"/>
            <wp:effectExtent l="0" t="0" r="0" b="0"/>
            <wp:wrapNone/>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pic:cNvPicPr>
                  </pic:nvPicPr>
                  <pic:blipFill rotWithShape="1">
                    <a:blip r:embed="rId47">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0" y="0"/>
                      <a:ext cx="2572673" cy="2792594"/>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sectPr w:rsidR="00BD255C" w:rsidRPr="00C943FA" w:rsidSect="005E1791">
      <w:headerReference w:type="default" r:id="rId52"/>
      <w:footerReference w:type="default" r:id="rId53"/>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BAE75" w14:textId="77777777" w:rsidR="0033770D" w:rsidRDefault="0033770D" w:rsidP="00F53D08">
      <w:pPr>
        <w:spacing w:line="240" w:lineRule="auto"/>
      </w:pPr>
      <w:r>
        <w:separator/>
      </w:r>
    </w:p>
  </w:endnote>
  <w:endnote w:type="continuationSeparator" w:id="0">
    <w:p w14:paraId="1D47CCC9" w14:textId="77777777" w:rsidR="0033770D" w:rsidRDefault="0033770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GE Dinar One">
    <w:panose1 w:val="00000000000000000000"/>
    <w:charset w:val="B2"/>
    <w:family w:val="roman"/>
    <w:notTrueType/>
    <w:pitch w:val="variable"/>
    <w:sig w:usb0="80002003" w:usb1="80000100" w:usb2="00000028" w:usb3="00000000" w:csb0="00000040"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C359C" w14:textId="77777777" w:rsidR="004B77B1" w:rsidRDefault="004B77B1">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36688445"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53ADB156" wp14:editId="497922E2">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28E108A"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396F3B">
          <w:rPr>
            <w:noProof/>
            <w:color w:val="FFFFFF" w:themeColor="background1"/>
            <w:rtl/>
          </w:rPr>
          <w:t>1</w:t>
        </w:r>
        <w:r w:rsidR="00DC2CFD" w:rsidRPr="00DC2CFD">
          <w:rPr>
            <w:noProof/>
            <w:color w:val="FFFFFF" w:themeColor="background1"/>
          </w:rPr>
          <w:fldChar w:fldCharType="end"/>
        </w:r>
      </w:p>
    </w:sdtContent>
  </w:sdt>
  <w:p w14:paraId="62A70DC0" w14:textId="77777777" w:rsidR="00DC2CFD" w:rsidRPr="00DC2CFD" w:rsidRDefault="00DC2CFD">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5CBBC" w14:textId="77777777" w:rsidR="004B77B1" w:rsidRDefault="004B77B1">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189E332D"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396F3B">
          <w:rPr>
            <w:noProof/>
            <w:color w:val="FFFFFF" w:themeColor="background1"/>
            <w:rtl/>
          </w:rPr>
          <w:t>1</w:t>
        </w:r>
        <w:r w:rsidRPr="00DC2CFD">
          <w:rPr>
            <w:noProof/>
            <w:color w:val="FFFFFF" w:themeColor="background1"/>
          </w:rPr>
          <w:fldChar w:fldCharType="end"/>
        </w:r>
      </w:p>
    </w:sdtContent>
  </w:sdt>
  <w:p w14:paraId="081E1334" w14:textId="77777777" w:rsidR="0046609B" w:rsidRPr="00DC2CFD" w:rsidRDefault="0046609B">
    <w:pPr>
      <w:pStyle w:val="a4"/>
      <w:rPr>
        <w:color w:val="FFFFFF" w:themeColor="background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179D9" w14:textId="79102EDC" w:rsidR="0046609B" w:rsidRPr="00DC2CFD" w:rsidRDefault="004B77B1">
    <w:pPr>
      <w:pStyle w:val="a4"/>
      <w:jc w:val="center"/>
      <w:rPr>
        <w:color w:val="FFFFFF" w:themeColor="background1"/>
      </w:rPr>
    </w:pPr>
    <w:r>
      <w:rPr>
        <w:noProof/>
        <w:sz w:val="24"/>
        <w:szCs w:val="24"/>
      </w:rPr>
      <mc:AlternateContent>
        <mc:Choice Requires="wps">
          <w:drawing>
            <wp:anchor distT="0" distB="0" distL="114300" distR="114300" simplePos="0" relativeHeight="251688960" behindDoc="0" locked="0" layoutInCell="1" allowOverlap="1" wp14:anchorId="1F2984E0" wp14:editId="7B89AF23">
              <wp:simplePos x="0" y="0"/>
              <wp:positionH relativeFrom="column">
                <wp:posOffset>-384175</wp:posOffset>
              </wp:positionH>
              <wp:positionV relativeFrom="paragraph">
                <wp:posOffset>9525</wp:posOffset>
              </wp:positionV>
              <wp:extent cx="145732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4573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1F3C5C" w14:textId="77777777" w:rsidR="004B77B1" w:rsidRPr="0013196D" w:rsidRDefault="004B77B1" w:rsidP="004B77B1">
                          <w:pPr>
                            <w:spacing w:line="240" w:lineRule="auto"/>
                            <w:jc w:val="center"/>
                            <w:rPr>
                              <w:rFonts w:ascii="Sakkal Majalla" w:hAnsi="Sakkal Majalla" w:cs="Sakkal Majalla"/>
                              <w:b/>
                              <w:bCs/>
                              <w:color w:val="A8D08D" w:themeColor="accent6" w:themeTint="99"/>
                              <w:sz w:val="22"/>
                              <w:szCs w:val="24"/>
                              <w:lang w:bidi="ar-JO"/>
                            </w:rPr>
                          </w:pPr>
                          <w:r w:rsidRPr="0013196D">
                            <w:rPr>
                              <w:rFonts w:ascii="Sakkal Majalla" w:hAnsi="Sakkal Majalla" w:cs="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F2984E0" id="_x0000_t202" coordsize="21600,21600" o:spt="202" path="m,l,21600r21600,l21600,xe">
              <v:stroke joinstyle="miter"/>
              <v:path gradientshapeok="t" o:connecttype="rect"/>
            </v:shapetype>
            <v:shape id="مربع نص 3" o:spid="_x0000_s1139" type="#_x0000_t202" style="position:absolute;left:0;text-align:left;margin-left:-30.25pt;margin-top:.75pt;width:114.75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" filled="f" stroked="f" strokeweight=".5pt">
              <v:textbox>
                <w:txbxContent>
                  <w:p w14:paraId="661F3C5C" w14:textId="77777777" w:rsidR="004B77B1" w:rsidRPr="0013196D" w:rsidRDefault="004B77B1" w:rsidP="004B77B1">
                    <w:pPr>
                      <w:spacing w:line="240" w:lineRule="auto"/>
                      <w:jc w:val="center"/>
                      <w:rPr>
                        <w:rFonts w:ascii="Sakkal Majalla" w:hAnsi="Sakkal Majalla" w:cs="Sakkal Majalla"/>
                        <w:b/>
                        <w:bCs/>
                        <w:color w:val="A8D08D" w:themeColor="accent6" w:themeTint="99"/>
                        <w:sz w:val="22"/>
                        <w:szCs w:val="24"/>
                        <w:lang w:bidi="ar-JO"/>
                      </w:rPr>
                    </w:pPr>
                    <w:r w:rsidRPr="0013196D">
                      <w:rPr>
                        <w:rFonts w:ascii="Sakkal Majalla" w:hAnsi="Sakkal Majalla" w:cs="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77AFE05C" wp14:editId="34301C96">
              <wp:simplePos x="0" y="0"/>
              <wp:positionH relativeFrom="column">
                <wp:posOffset>-380365</wp:posOffset>
              </wp:positionH>
              <wp:positionV relativeFrom="page">
                <wp:posOffset>10229850</wp:posOffset>
              </wp:positionV>
              <wp:extent cx="1377950" cy="282575"/>
              <wp:effectExtent l="0" t="0" r="0" b="3175"/>
              <wp:wrapNone/>
              <wp:docPr id="622611902" name="مستطيل 62261190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CD8EBB4" w14:textId="77777777" w:rsidR="004B77B1" w:rsidRPr="007C020A" w:rsidRDefault="004B77B1" w:rsidP="004B77B1">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FE05C" id="مستطيل 622611902" o:spid="_x0000_s1140" style="position:absolute;left:0;text-align:left;margin-left:-29.95pt;margin-top:805.5pt;width:108.5pt;height:2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" filled="f" stroked="f" strokeweight="1pt">
              <v:textbox>
                <w:txbxContent>
                  <w:p w14:paraId="6CD8EBB4" w14:textId="77777777" w:rsidR="004B77B1" w:rsidRPr="007C020A" w:rsidRDefault="004B77B1" w:rsidP="004B77B1">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7C2C6B66" wp14:editId="7DE758C4">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F8855AA"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9A5032">
          <w:rPr>
            <w:noProof/>
            <w:color w:val="FFFFFF" w:themeColor="background1"/>
            <w:rtl/>
          </w:rPr>
          <w:t>3</w:t>
        </w:r>
        <w:r w:rsidR="0046609B" w:rsidRPr="00DC2CFD">
          <w:rPr>
            <w:noProof/>
            <w:color w:val="FFFFFF" w:themeColor="background1"/>
          </w:rPr>
          <w:fldChar w:fldCharType="end"/>
        </w:r>
      </w:sdtContent>
    </w:sdt>
  </w:p>
  <w:p w14:paraId="22DC437D" w14:textId="38AA51C8" w:rsidR="0046609B" w:rsidRPr="00DC2CFD" w:rsidRDefault="004B77B1">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7F4DEEA8" wp14:editId="2D3D24A8">
              <wp:simplePos x="0" y="0"/>
              <wp:positionH relativeFrom="column">
                <wp:posOffset>3814445</wp:posOffset>
              </wp:positionH>
              <wp:positionV relativeFrom="paragraph">
                <wp:posOffset>337820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0CDDA0" w14:textId="77777777" w:rsidR="004B77B1" w:rsidRPr="00DC31A5" w:rsidRDefault="004B77B1" w:rsidP="004B77B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609F0A74" w14:textId="77777777" w:rsidR="004B77B1" w:rsidRPr="00DC31A5" w:rsidRDefault="004B77B1" w:rsidP="004B77B1">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50610158" w14:textId="77777777" w:rsidR="004B77B1" w:rsidRPr="00DC31A5" w:rsidRDefault="004B77B1" w:rsidP="004B77B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347D7AD1" w14:textId="77777777" w:rsidR="004B77B1" w:rsidRPr="00DC31A5" w:rsidRDefault="004B77B1" w:rsidP="004B77B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CDD6257" w14:textId="77777777" w:rsidR="004B77B1" w:rsidRDefault="004B77B1" w:rsidP="004B77B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4128935" w14:textId="77777777" w:rsidR="004B77B1" w:rsidRPr="00DC31A5" w:rsidRDefault="004B77B1" w:rsidP="004B77B1">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4DEEA8" id="مستطيل 38" o:spid="_x0000_s1141" style="position:absolute;left:0;text-align:left;margin-left:300.35pt;margin-top:26.6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" filled="f" stroked="f" strokeweight="1pt">
              <v:textbox>
                <w:txbxContent>
                  <w:p w14:paraId="380CDDA0" w14:textId="77777777" w:rsidR="004B77B1" w:rsidRPr="00DC31A5" w:rsidRDefault="004B77B1" w:rsidP="004B77B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609F0A74" w14:textId="77777777" w:rsidR="004B77B1" w:rsidRPr="00DC31A5" w:rsidRDefault="004B77B1" w:rsidP="004B77B1">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50610158" w14:textId="77777777" w:rsidR="004B77B1" w:rsidRPr="00DC31A5" w:rsidRDefault="004B77B1" w:rsidP="004B77B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347D7AD1" w14:textId="77777777" w:rsidR="004B77B1" w:rsidRPr="00DC31A5" w:rsidRDefault="004B77B1" w:rsidP="004B77B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CDD6257" w14:textId="77777777" w:rsidR="004B77B1" w:rsidRDefault="004B77B1" w:rsidP="004B77B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4128935" w14:textId="77777777" w:rsidR="004B77B1" w:rsidRPr="00DC31A5" w:rsidRDefault="004B77B1" w:rsidP="004B77B1">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DE7381" w14:textId="77777777" w:rsidR="0033770D" w:rsidRDefault="0033770D" w:rsidP="00F53D08">
      <w:pPr>
        <w:spacing w:line="240" w:lineRule="auto"/>
      </w:pPr>
      <w:r>
        <w:separator/>
      </w:r>
    </w:p>
  </w:footnote>
  <w:footnote w:type="continuationSeparator" w:id="0">
    <w:p w14:paraId="587F19A8" w14:textId="77777777" w:rsidR="0033770D" w:rsidRDefault="0033770D"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7E847" w14:textId="77777777" w:rsidR="004B77B1" w:rsidRDefault="004B77B1">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FF19D"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6439923C" wp14:editId="0FABFA4A">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70DE9D19"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8032B" w14:textId="77777777" w:rsidR="004B77B1" w:rsidRDefault="004B77B1">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9FED1" w14:textId="77777777" w:rsidR="00E4514E" w:rsidRDefault="00D90411">
    <w:pPr>
      <w:pStyle w:val="a3"/>
    </w:pPr>
    <w:r w:rsidRPr="00BC6FB1">
      <w:rPr>
        <w:noProof/>
      </w:rPr>
      <mc:AlternateContent>
        <mc:Choice Requires="wpg">
          <w:drawing>
            <wp:anchor distT="0" distB="0" distL="114300" distR="114300" simplePos="0" relativeHeight="251659264" behindDoc="0" locked="0" layoutInCell="1" allowOverlap="1" wp14:anchorId="473C0E7E" wp14:editId="6604E22B">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981824F" id="Group 8" o:spid="_x0000_s1026" style="position:absolute;margin-left:-105.1pt;margin-top:-35.95pt;width:648.55pt;height:212.6pt;z-index:251659264;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57216" behindDoc="0" locked="0" layoutInCell="1" allowOverlap="1" wp14:anchorId="64658920" wp14:editId="264A73FB">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6F41EB" id="Rectangle 28" o:spid="_x0000_s1026" style="position:absolute;margin-left:-71.25pt;margin-top:-36pt;width:612pt;height:11in;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ED316"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1150387B" wp14:editId="4D93876C">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B0A462"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F4B0E" w14:textId="77777777" w:rsidR="0046609B" w:rsidRDefault="0046609B">
    <w:pPr>
      <w:pStyle w:val="a3"/>
    </w:pPr>
    <w:r w:rsidRPr="00BC6FB1">
      <w:rPr>
        <w:noProof/>
      </w:rPr>
      <mc:AlternateContent>
        <mc:Choice Requires="wpg">
          <w:drawing>
            <wp:anchor distT="0" distB="0" distL="114300" distR="114300" simplePos="0" relativeHeight="251682816" behindDoc="0" locked="0" layoutInCell="1" allowOverlap="1" wp14:anchorId="2FBF11AD" wp14:editId="5015F2B6">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E5E105A"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750D1A4A" wp14:editId="12B6717C">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95FB94"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21434E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85pt;height:373.5pt" o:bullet="t">
        <v:imagedata r:id="rId1" o:title="Picture1"/>
      </v:shape>
    </w:pict>
  </w:numPicBullet>
  <w:numPicBullet w:numPicBulletId="1">
    <w:pict>
      <v:shape id="_x0000_i1026" type="#_x0000_t75" style="width:409.5pt;height:409.5pt" o:bullet="t">
        <v:imagedata r:id="rId2" o:title="436303"/>
      </v:shape>
    </w:pict>
  </w:numPicBullet>
  <w:abstractNum w:abstractNumId="0" w15:restartNumberingAfterBreak="0">
    <w:nsid w:val="01694BB6"/>
    <w:multiLevelType w:val="hybridMultilevel"/>
    <w:tmpl w:val="07DA970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2257346"/>
    <w:multiLevelType w:val="hybridMultilevel"/>
    <w:tmpl w:val="31001A42"/>
    <w:lvl w:ilvl="0" w:tplc="42D8C848">
      <w:start w:val="8"/>
      <w:numFmt w:val="bullet"/>
      <w:lvlText w:val=""/>
      <w:lvlPicBulletId w:val="1"/>
      <w:lvlJc w:val="left"/>
      <w:pPr>
        <w:ind w:left="10488" w:hanging="360"/>
      </w:pPr>
      <w:rPr>
        <w:rFonts w:ascii="Symbol" w:eastAsia="Adobe Ming Std L" w:hAnsi="Symbol" w:hint="default"/>
        <w:color w:val="auto"/>
        <w:sz w:val="36"/>
        <w:szCs w:val="36"/>
      </w:rPr>
    </w:lvl>
    <w:lvl w:ilvl="1" w:tplc="04090003" w:tentative="1">
      <w:start w:val="1"/>
      <w:numFmt w:val="bullet"/>
      <w:lvlText w:val="o"/>
      <w:lvlJc w:val="left"/>
      <w:pPr>
        <w:ind w:left="11964" w:hanging="360"/>
      </w:pPr>
      <w:rPr>
        <w:rFonts w:ascii="Courier New" w:hAnsi="Courier New" w:cs="Courier New" w:hint="default"/>
      </w:rPr>
    </w:lvl>
    <w:lvl w:ilvl="2" w:tplc="04090005" w:tentative="1">
      <w:start w:val="1"/>
      <w:numFmt w:val="bullet"/>
      <w:lvlText w:val=""/>
      <w:lvlJc w:val="left"/>
      <w:pPr>
        <w:ind w:left="12684" w:hanging="360"/>
      </w:pPr>
      <w:rPr>
        <w:rFonts w:ascii="Wingdings" w:hAnsi="Wingdings" w:hint="default"/>
      </w:rPr>
    </w:lvl>
    <w:lvl w:ilvl="3" w:tplc="04090001" w:tentative="1">
      <w:start w:val="1"/>
      <w:numFmt w:val="bullet"/>
      <w:lvlText w:val=""/>
      <w:lvlJc w:val="left"/>
      <w:pPr>
        <w:ind w:left="13404" w:hanging="360"/>
      </w:pPr>
      <w:rPr>
        <w:rFonts w:ascii="Symbol" w:hAnsi="Symbol" w:hint="default"/>
      </w:rPr>
    </w:lvl>
    <w:lvl w:ilvl="4" w:tplc="04090003" w:tentative="1">
      <w:start w:val="1"/>
      <w:numFmt w:val="bullet"/>
      <w:lvlText w:val="o"/>
      <w:lvlJc w:val="left"/>
      <w:pPr>
        <w:ind w:left="14124" w:hanging="360"/>
      </w:pPr>
      <w:rPr>
        <w:rFonts w:ascii="Courier New" w:hAnsi="Courier New" w:cs="Courier New" w:hint="default"/>
      </w:rPr>
    </w:lvl>
    <w:lvl w:ilvl="5" w:tplc="04090005" w:tentative="1">
      <w:start w:val="1"/>
      <w:numFmt w:val="bullet"/>
      <w:lvlText w:val=""/>
      <w:lvlJc w:val="left"/>
      <w:pPr>
        <w:ind w:left="14844" w:hanging="360"/>
      </w:pPr>
      <w:rPr>
        <w:rFonts w:ascii="Wingdings" w:hAnsi="Wingdings" w:hint="default"/>
      </w:rPr>
    </w:lvl>
    <w:lvl w:ilvl="6" w:tplc="04090001" w:tentative="1">
      <w:start w:val="1"/>
      <w:numFmt w:val="bullet"/>
      <w:lvlText w:val=""/>
      <w:lvlJc w:val="left"/>
      <w:pPr>
        <w:ind w:left="15564" w:hanging="360"/>
      </w:pPr>
      <w:rPr>
        <w:rFonts w:ascii="Symbol" w:hAnsi="Symbol" w:hint="default"/>
      </w:rPr>
    </w:lvl>
    <w:lvl w:ilvl="7" w:tplc="04090003" w:tentative="1">
      <w:start w:val="1"/>
      <w:numFmt w:val="bullet"/>
      <w:lvlText w:val="o"/>
      <w:lvlJc w:val="left"/>
      <w:pPr>
        <w:ind w:left="16284" w:hanging="360"/>
      </w:pPr>
      <w:rPr>
        <w:rFonts w:ascii="Courier New" w:hAnsi="Courier New" w:cs="Courier New" w:hint="default"/>
      </w:rPr>
    </w:lvl>
    <w:lvl w:ilvl="8" w:tplc="04090005" w:tentative="1">
      <w:start w:val="1"/>
      <w:numFmt w:val="bullet"/>
      <w:lvlText w:val=""/>
      <w:lvlJc w:val="left"/>
      <w:pPr>
        <w:ind w:left="17004" w:hanging="360"/>
      </w:pPr>
      <w:rPr>
        <w:rFonts w:ascii="Wingdings" w:hAnsi="Wingdings" w:hint="default"/>
      </w:rPr>
    </w:lvl>
  </w:abstractNum>
  <w:abstractNum w:abstractNumId="2" w15:restartNumberingAfterBreak="0">
    <w:nsid w:val="16C24800"/>
    <w:multiLevelType w:val="hybridMultilevel"/>
    <w:tmpl w:val="F334B1C0"/>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8049E4"/>
    <w:multiLevelType w:val="hybridMultilevel"/>
    <w:tmpl w:val="CD142782"/>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66C3957"/>
    <w:multiLevelType w:val="hybridMultilevel"/>
    <w:tmpl w:val="0AE2C15C"/>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B132D84"/>
    <w:multiLevelType w:val="hybridMultilevel"/>
    <w:tmpl w:val="8F485058"/>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F964DC2"/>
    <w:multiLevelType w:val="hybridMultilevel"/>
    <w:tmpl w:val="5E10210A"/>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FEB0A67"/>
    <w:multiLevelType w:val="hybridMultilevel"/>
    <w:tmpl w:val="7876DF3C"/>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390E7E6A"/>
    <w:multiLevelType w:val="hybridMultilevel"/>
    <w:tmpl w:val="E640A63E"/>
    <w:lvl w:ilvl="0" w:tplc="42D8C848">
      <w:start w:val="8"/>
      <w:numFmt w:val="bullet"/>
      <w:lvlText w:val=""/>
      <w:lvlPicBulletId w:val="1"/>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3ED0650C"/>
    <w:multiLevelType w:val="hybridMultilevel"/>
    <w:tmpl w:val="81B6BE48"/>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1471533"/>
    <w:multiLevelType w:val="hybridMultilevel"/>
    <w:tmpl w:val="DBE230EC"/>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6476248"/>
    <w:multiLevelType w:val="hybridMultilevel"/>
    <w:tmpl w:val="6FD26E1C"/>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B1F306F"/>
    <w:multiLevelType w:val="hybridMultilevel"/>
    <w:tmpl w:val="AF361FC2"/>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4B97191B"/>
    <w:multiLevelType w:val="hybridMultilevel"/>
    <w:tmpl w:val="C97C24D0"/>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D8251F"/>
    <w:multiLevelType w:val="hybridMultilevel"/>
    <w:tmpl w:val="7A744C1E"/>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B824D96"/>
    <w:multiLevelType w:val="hybridMultilevel"/>
    <w:tmpl w:val="DB8414BE"/>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00B3E51"/>
    <w:multiLevelType w:val="hybridMultilevel"/>
    <w:tmpl w:val="E2265FC2"/>
    <w:lvl w:ilvl="0" w:tplc="42D8C848">
      <w:start w:val="8"/>
      <w:numFmt w:val="bullet"/>
      <w:lvlText w:val=""/>
      <w:lvlPicBulletId w:val="1"/>
      <w:lvlJc w:val="left"/>
      <w:pPr>
        <w:ind w:left="1296" w:hanging="360"/>
      </w:pPr>
      <w:rPr>
        <w:rFonts w:ascii="Symbol" w:eastAsia="Adobe Ming Std L" w:hAnsi="Symbol" w:hint="default"/>
        <w:color w:val="auto"/>
        <w:sz w:val="36"/>
        <w:szCs w:val="36"/>
      </w:rPr>
    </w:lvl>
    <w:lvl w:ilvl="1" w:tplc="08090003" w:tentative="1">
      <w:start w:val="1"/>
      <w:numFmt w:val="bullet"/>
      <w:lvlText w:val="o"/>
      <w:lvlJc w:val="left"/>
      <w:pPr>
        <w:ind w:left="2016" w:hanging="360"/>
      </w:pPr>
      <w:rPr>
        <w:rFonts w:ascii="Courier New" w:hAnsi="Courier New" w:cs="Courier New" w:hint="default"/>
      </w:rPr>
    </w:lvl>
    <w:lvl w:ilvl="2" w:tplc="08090005" w:tentative="1">
      <w:start w:val="1"/>
      <w:numFmt w:val="bullet"/>
      <w:lvlText w:val=""/>
      <w:lvlJc w:val="left"/>
      <w:pPr>
        <w:ind w:left="2736" w:hanging="360"/>
      </w:pPr>
      <w:rPr>
        <w:rFonts w:ascii="Wingdings" w:hAnsi="Wingdings" w:hint="default"/>
      </w:rPr>
    </w:lvl>
    <w:lvl w:ilvl="3" w:tplc="08090001" w:tentative="1">
      <w:start w:val="1"/>
      <w:numFmt w:val="bullet"/>
      <w:lvlText w:val=""/>
      <w:lvlJc w:val="left"/>
      <w:pPr>
        <w:ind w:left="3456" w:hanging="360"/>
      </w:pPr>
      <w:rPr>
        <w:rFonts w:ascii="Symbol" w:hAnsi="Symbol" w:hint="default"/>
      </w:rPr>
    </w:lvl>
    <w:lvl w:ilvl="4" w:tplc="08090003" w:tentative="1">
      <w:start w:val="1"/>
      <w:numFmt w:val="bullet"/>
      <w:lvlText w:val="o"/>
      <w:lvlJc w:val="left"/>
      <w:pPr>
        <w:ind w:left="4176" w:hanging="360"/>
      </w:pPr>
      <w:rPr>
        <w:rFonts w:ascii="Courier New" w:hAnsi="Courier New" w:cs="Courier New" w:hint="default"/>
      </w:rPr>
    </w:lvl>
    <w:lvl w:ilvl="5" w:tplc="08090005" w:tentative="1">
      <w:start w:val="1"/>
      <w:numFmt w:val="bullet"/>
      <w:lvlText w:val=""/>
      <w:lvlJc w:val="left"/>
      <w:pPr>
        <w:ind w:left="4896" w:hanging="360"/>
      </w:pPr>
      <w:rPr>
        <w:rFonts w:ascii="Wingdings" w:hAnsi="Wingdings" w:hint="default"/>
      </w:rPr>
    </w:lvl>
    <w:lvl w:ilvl="6" w:tplc="08090001" w:tentative="1">
      <w:start w:val="1"/>
      <w:numFmt w:val="bullet"/>
      <w:lvlText w:val=""/>
      <w:lvlJc w:val="left"/>
      <w:pPr>
        <w:ind w:left="5616" w:hanging="360"/>
      </w:pPr>
      <w:rPr>
        <w:rFonts w:ascii="Symbol" w:hAnsi="Symbol" w:hint="default"/>
      </w:rPr>
    </w:lvl>
    <w:lvl w:ilvl="7" w:tplc="08090003" w:tentative="1">
      <w:start w:val="1"/>
      <w:numFmt w:val="bullet"/>
      <w:lvlText w:val="o"/>
      <w:lvlJc w:val="left"/>
      <w:pPr>
        <w:ind w:left="6336" w:hanging="360"/>
      </w:pPr>
      <w:rPr>
        <w:rFonts w:ascii="Courier New" w:hAnsi="Courier New" w:cs="Courier New" w:hint="default"/>
      </w:rPr>
    </w:lvl>
    <w:lvl w:ilvl="8" w:tplc="08090005" w:tentative="1">
      <w:start w:val="1"/>
      <w:numFmt w:val="bullet"/>
      <w:lvlText w:val=""/>
      <w:lvlJc w:val="left"/>
      <w:pPr>
        <w:ind w:left="7056" w:hanging="360"/>
      </w:pPr>
      <w:rPr>
        <w:rFonts w:ascii="Wingdings" w:hAnsi="Wingdings" w:hint="default"/>
      </w:rPr>
    </w:lvl>
  </w:abstractNum>
  <w:abstractNum w:abstractNumId="17" w15:restartNumberingAfterBreak="0">
    <w:nsid w:val="6EB554F7"/>
    <w:multiLevelType w:val="hybridMultilevel"/>
    <w:tmpl w:val="9C1096D2"/>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2E04BE2"/>
    <w:multiLevelType w:val="hybridMultilevel"/>
    <w:tmpl w:val="E82A5326"/>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78051E33"/>
    <w:multiLevelType w:val="hybridMultilevel"/>
    <w:tmpl w:val="CFA46564"/>
    <w:lvl w:ilvl="0" w:tplc="75CEDBDC">
      <w:start w:val="1"/>
      <w:numFmt w:val="bullet"/>
      <w:lvlText w:val=""/>
      <w:lvlPicBulletId w:val="0"/>
      <w:lvlJc w:val="left"/>
      <w:pPr>
        <w:ind w:left="360" w:hanging="360"/>
      </w:pPr>
      <w:rPr>
        <w:rFonts w:ascii="Symbol" w:hAnsi="Symbol" w:hint="default"/>
        <w:color w:val="auto"/>
        <w:sz w:val="32"/>
        <w:szCs w:val="3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791E3A95"/>
    <w:multiLevelType w:val="hybridMultilevel"/>
    <w:tmpl w:val="8494CA58"/>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BB648C1"/>
    <w:multiLevelType w:val="hybridMultilevel"/>
    <w:tmpl w:val="AB2A1C5E"/>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C2C75B2"/>
    <w:multiLevelType w:val="hybridMultilevel"/>
    <w:tmpl w:val="1870DB1E"/>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56852650">
    <w:abstractNumId w:val="18"/>
  </w:num>
  <w:num w:numId="2" w16cid:durableId="1753163132">
    <w:abstractNumId w:val="21"/>
  </w:num>
  <w:num w:numId="3" w16cid:durableId="506094180">
    <w:abstractNumId w:val="20"/>
  </w:num>
  <w:num w:numId="4" w16cid:durableId="912859504">
    <w:abstractNumId w:val="1"/>
  </w:num>
  <w:num w:numId="5" w16cid:durableId="412511778">
    <w:abstractNumId w:val="5"/>
  </w:num>
  <w:num w:numId="6" w16cid:durableId="900600110">
    <w:abstractNumId w:val="11"/>
  </w:num>
  <w:num w:numId="7" w16cid:durableId="1252616568">
    <w:abstractNumId w:val="17"/>
  </w:num>
  <w:num w:numId="8" w16cid:durableId="1392774039">
    <w:abstractNumId w:val="6"/>
  </w:num>
  <w:num w:numId="9" w16cid:durableId="217859677">
    <w:abstractNumId w:val="13"/>
  </w:num>
  <w:num w:numId="10" w16cid:durableId="248465970">
    <w:abstractNumId w:val="4"/>
  </w:num>
  <w:num w:numId="11" w16cid:durableId="1949920797">
    <w:abstractNumId w:val="2"/>
  </w:num>
  <w:num w:numId="12" w16cid:durableId="1041857142">
    <w:abstractNumId w:val="12"/>
  </w:num>
  <w:num w:numId="13" w16cid:durableId="421222811">
    <w:abstractNumId w:val="14"/>
  </w:num>
  <w:num w:numId="14" w16cid:durableId="837116368">
    <w:abstractNumId w:val="9"/>
  </w:num>
  <w:num w:numId="15" w16cid:durableId="1772314381">
    <w:abstractNumId w:val="10"/>
  </w:num>
  <w:num w:numId="16" w16cid:durableId="652876852">
    <w:abstractNumId w:val="7"/>
  </w:num>
  <w:num w:numId="17" w16cid:durableId="705562620">
    <w:abstractNumId w:val="22"/>
  </w:num>
  <w:num w:numId="18" w16cid:durableId="1045906489">
    <w:abstractNumId w:val="23"/>
  </w:num>
  <w:num w:numId="19" w16cid:durableId="1195579222">
    <w:abstractNumId w:val="15"/>
  </w:num>
  <w:num w:numId="20" w16cid:durableId="388892282">
    <w:abstractNumId w:val="3"/>
  </w:num>
  <w:num w:numId="21" w16cid:durableId="917589987">
    <w:abstractNumId w:val="19"/>
  </w:num>
  <w:num w:numId="22" w16cid:durableId="1531408199">
    <w:abstractNumId w:val="8"/>
  </w:num>
  <w:num w:numId="23" w16cid:durableId="1348369882">
    <w:abstractNumId w:val="16"/>
  </w:num>
  <w:num w:numId="24" w16cid:durableId="1208491850">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113"/>
    <w:rsid w:val="00007B27"/>
    <w:rsid w:val="00013BAD"/>
    <w:rsid w:val="00015BA6"/>
    <w:rsid w:val="000175C5"/>
    <w:rsid w:val="00017C30"/>
    <w:rsid w:val="000247F2"/>
    <w:rsid w:val="00026EBD"/>
    <w:rsid w:val="00031285"/>
    <w:rsid w:val="00031768"/>
    <w:rsid w:val="00040B1C"/>
    <w:rsid w:val="00052041"/>
    <w:rsid w:val="0005487D"/>
    <w:rsid w:val="000558D7"/>
    <w:rsid w:val="000570F4"/>
    <w:rsid w:val="00057FFB"/>
    <w:rsid w:val="0006147B"/>
    <w:rsid w:val="0006418D"/>
    <w:rsid w:val="00066051"/>
    <w:rsid w:val="00070361"/>
    <w:rsid w:val="000724CA"/>
    <w:rsid w:val="00075B3B"/>
    <w:rsid w:val="0007723F"/>
    <w:rsid w:val="00077D84"/>
    <w:rsid w:val="00090487"/>
    <w:rsid w:val="000A3289"/>
    <w:rsid w:val="000A5951"/>
    <w:rsid w:val="000B4041"/>
    <w:rsid w:val="000B5C82"/>
    <w:rsid w:val="000C0B16"/>
    <w:rsid w:val="000C4B58"/>
    <w:rsid w:val="000C7219"/>
    <w:rsid w:val="000E1774"/>
    <w:rsid w:val="000F65A1"/>
    <w:rsid w:val="00100D1A"/>
    <w:rsid w:val="001101A0"/>
    <w:rsid w:val="001118C6"/>
    <w:rsid w:val="001239F5"/>
    <w:rsid w:val="00130DD2"/>
    <w:rsid w:val="0013146F"/>
    <w:rsid w:val="001336AC"/>
    <w:rsid w:val="00140410"/>
    <w:rsid w:val="00140664"/>
    <w:rsid w:val="001439AA"/>
    <w:rsid w:val="00146067"/>
    <w:rsid w:val="00150A53"/>
    <w:rsid w:val="001602B3"/>
    <w:rsid w:val="00160CF0"/>
    <w:rsid w:val="001736A8"/>
    <w:rsid w:val="0017532E"/>
    <w:rsid w:val="0018523C"/>
    <w:rsid w:val="00187FB2"/>
    <w:rsid w:val="00194181"/>
    <w:rsid w:val="0019473A"/>
    <w:rsid w:val="00194F45"/>
    <w:rsid w:val="00195C1F"/>
    <w:rsid w:val="001C0F30"/>
    <w:rsid w:val="001C29CC"/>
    <w:rsid w:val="001D1A3B"/>
    <w:rsid w:val="001D350A"/>
    <w:rsid w:val="001D64D8"/>
    <w:rsid w:val="001F0B9B"/>
    <w:rsid w:val="001F6B2B"/>
    <w:rsid w:val="002017DB"/>
    <w:rsid w:val="002021EF"/>
    <w:rsid w:val="00205EE9"/>
    <w:rsid w:val="00206D6C"/>
    <w:rsid w:val="0021196B"/>
    <w:rsid w:val="0022035D"/>
    <w:rsid w:val="00226469"/>
    <w:rsid w:val="00235BF7"/>
    <w:rsid w:val="00236394"/>
    <w:rsid w:val="002466CC"/>
    <w:rsid w:val="0025288D"/>
    <w:rsid w:val="00255CC5"/>
    <w:rsid w:val="00273AA6"/>
    <w:rsid w:val="00283647"/>
    <w:rsid w:val="0028392F"/>
    <w:rsid w:val="002A1158"/>
    <w:rsid w:val="002A207A"/>
    <w:rsid w:val="002B1466"/>
    <w:rsid w:val="002B294E"/>
    <w:rsid w:val="002C1700"/>
    <w:rsid w:val="002C49A6"/>
    <w:rsid w:val="002C57E3"/>
    <w:rsid w:val="002C650F"/>
    <w:rsid w:val="002D2932"/>
    <w:rsid w:val="002D301E"/>
    <w:rsid w:val="002E0CA8"/>
    <w:rsid w:val="002E6293"/>
    <w:rsid w:val="002F29CC"/>
    <w:rsid w:val="002F2D01"/>
    <w:rsid w:val="002F460E"/>
    <w:rsid w:val="002F571A"/>
    <w:rsid w:val="002F58A5"/>
    <w:rsid w:val="003000E6"/>
    <w:rsid w:val="00305CD1"/>
    <w:rsid w:val="00306226"/>
    <w:rsid w:val="00306759"/>
    <w:rsid w:val="003119EC"/>
    <w:rsid w:val="00314764"/>
    <w:rsid w:val="00316596"/>
    <w:rsid w:val="003208F2"/>
    <w:rsid w:val="0032182E"/>
    <w:rsid w:val="0032611C"/>
    <w:rsid w:val="00330F86"/>
    <w:rsid w:val="003350B5"/>
    <w:rsid w:val="0033770D"/>
    <w:rsid w:val="00351640"/>
    <w:rsid w:val="00351BFB"/>
    <w:rsid w:val="00353501"/>
    <w:rsid w:val="00353C46"/>
    <w:rsid w:val="0035503C"/>
    <w:rsid w:val="00356A15"/>
    <w:rsid w:val="003574F9"/>
    <w:rsid w:val="00363F3E"/>
    <w:rsid w:val="00365F32"/>
    <w:rsid w:val="0036611D"/>
    <w:rsid w:val="0037091C"/>
    <w:rsid w:val="00372687"/>
    <w:rsid w:val="00383BA6"/>
    <w:rsid w:val="00386E76"/>
    <w:rsid w:val="003925C9"/>
    <w:rsid w:val="00394764"/>
    <w:rsid w:val="00395638"/>
    <w:rsid w:val="00395EA9"/>
    <w:rsid w:val="00396F3B"/>
    <w:rsid w:val="003A6EF4"/>
    <w:rsid w:val="003B53C5"/>
    <w:rsid w:val="003B59F9"/>
    <w:rsid w:val="003B6397"/>
    <w:rsid w:val="003C1113"/>
    <w:rsid w:val="003C12E3"/>
    <w:rsid w:val="003C2153"/>
    <w:rsid w:val="003C3033"/>
    <w:rsid w:val="003C33A2"/>
    <w:rsid w:val="003C448D"/>
    <w:rsid w:val="003D04D2"/>
    <w:rsid w:val="003D0DF8"/>
    <w:rsid w:val="003D3811"/>
    <w:rsid w:val="003D49E9"/>
    <w:rsid w:val="003D7BDE"/>
    <w:rsid w:val="003E089A"/>
    <w:rsid w:val="003E42B3"/>
    <w:rsid w:val="003E4F85"/>
    <w:rsid w:val="003E5049"/>
    <w:rsid w:val="003E7AA0"/>
    <w:rsid w:val="003F3631"/>
    <w:rsid w:val="003F513B"/>
    <w:rsid w:val="0040120E"/>
    <w:rsid w:val="00402AE3"/>
    <w:rsid w:val="00402CAC"/>
    <w:rsid w:val="00404549"/>
    <w:rsid w:val="00406F1C"/>
    <w:rsid w:val="00407503"/>
    <w:rsid w:val="00410730"/>
    <w:rsid w:val="00412DD8"/>
    <w:rsid w:val="00413444"/>
    <w:rsid w:val="00416DCA"/>
    <w:rsid w:val="004170D2"/>
    <w:rsid w:val="00427394"/>
    <w:rsid w:val="00433938"/>
    <w:rsid w:val="00434D3A"/>
    <w:rsid w:val="0043564E"/>
    <w:rsid w:val="00440E77"/>
    <w:rsid w:val="00444E02"/>
    <w:rsid w:val="00451C2C"/>
    <w:rsid w:val="00452F30"/>
    <w:rsid w:val="004551E6"/>
    <w:rsid w:val="004600EA"/>
    <w:rsid w:val="00460918"/>
    <w:rsid w:val="004659A1"/>
    <w:rsid w:val="0046609B"/>
    <w:rsid w:val="00480D18"/>
    <w:rsid w:val="00486325"/>
    <w:rsid w:val="00493C46"/>
    <w:rsid w:val="004A41DC"/>
    <w:rsid w:val="004B0BA5"/>
    <w:rsid w:val="004B21EA"/>
    <w:rsid w:val="004B77B1"/>
    <w:rsid w:val="004C02BF"/>
    <w:rsid w:val="004C179C"/>
    <w:rsid w:val="004C6724"/>
    <w:rsid w:val="004D11F8"/>
    <w:rsid w:val="004D31B9"/>
    <w:rsid w:val="004E7F53"/>
    <w:rsid w:val="004F3406"/>
    <w:rsid w:val="005041F9"/>
    <w:rsid w:val="005061FF"/>
    <w:rsid w:val="005071DD"/>
    <w:rsid w:val="005160BF"/>
    <w:rsid w:val="00516B98"/>
    <w:rsid w:val="0052240B"/>
    <w:rsid w:val="0052494C"/>
    <w:rsid w:val="00530370"/>
    <w:rsid w:val="0053048F"/>
    <w:rsid w:val="00531E69"/>
    <w:rsid w:val="00543DE2"/>
    <w:rsid w:val="005447C6"/>
    <w:rsid w:val="0054484F"/>
    <w:rsid w:val="00544A93"/>
    <w:rsid w:val="00546BDE"/>
    <w:rsid w:val="00546E40"/>
    <w:rsid w:val="00547D07"/>
    <w:rsid w:val="00550CC4"/>
    <w:rsid w:val="0055218E"/>
    <w:rsid w:val="0055403D"/>
    <w:rsid w:val="00555065"/>
    <w:rsid w:val="005553F8"/>
    <w:rsid w:val="00556C19"/>
    <w:rsid w:val="005570F6"/>
    <w:rsid w:val="00567F02"/>
    <w:rsid w:val="0057074D"/>
    <w:rsid w:val="005719B5"/>
    <w:rsid w:val="00580CFD"/>
    <w:rsid w:val="00586E08"/>
    <w:rsid w:val="005906E7"/>
    <w:rsid w:val="005949C6"/>
    <w:rsid w:val="005A14EB"/>
    <w:rsid w:val="005A1EB5"/>
    <w:rsid w:val="005A5387"/>
    <w:rsid w:val="005A680A"/>
    <w:rsid w:val="005B03AD"/>
    <w:rsid w:val="005B19EA"/>
    <w:rsid w:val="005B20FB"/>
    <w:rsid w:val="005B394D"/>
    <w:rsid w:val="005B6BA6"/>
    <w:rsid w:val="005C598F"/>
    <w:rsid w:val="005C5E69"/>
    <w:rsid w:val="005E1791"/>
    <w:rsid w:val="005E1965"/>
    <w:rsid w:val="005F2E20"/>
    <w:rsid w:val="005F43F4"/>
    <w:rsid w:val="005F5A6F"/>
    <w:rsid w:val="00605A10"/>
    <w:rsid w:val="006062A0"/>
    <w:rsid w:val="00610759"/>
    <w:rsid w:val="0061156B"/>
    <w:rsid w:val="00612342"/>
    <w:rsid w:val="00620AB0"/>
    <w:rsid w:val="00622F25"/>
    <w:rsid w:val="006276E0"/>
    <w:rsid w:val="006352C3"/>
    <w:rsid w:val="00635307"/>
    <w:rsid w:val="0063620C"/>
    <w:rsid w:val="00636A52"/>
    <w:rsid w:val="00641C32"/>
    <w:rsid w:val="00643F60"/>
    <w:rsid w:val="00661A32"/>
    <w:rsid w:val="00685B67"/>
    <w:rsid w:val="006A6D23"/>
    <w:rsid w:val="006A7D92"/>
    <w:rsid w:val="006B610D"/>
    <w:rsid w:val="006B6382"/>
    <w:rsid w:val="006C09D5"/>
    <w:rsid w:val="006C0B9D"/>
    <w:rsid w:val="006C3ECB"/>
    <w:rsid w:val="006C57D9"/>
    <w:rsid w:val="006E04F3"/>
    <w:rsid w:val="006E086E"/>
    <w:rsid w:val="006E0FCF"/>
    <w:rsid w:val="006E2B00"/>
    <w:rsid w:val="006F0665"/>
    <w:rsid w:val="006F1D3A"/>
    <w:rsid w:val="006F23F7"/>
    <w:rsid w:val="006F4600"/>
    <w:rsid w:val="006F4B0A"/>
    <w:rsid w:val="007067A6"/>
    <w:rsid w:val="00713FA8"/>
    <w:rsid w:val="007156CB"/>
    <w:rsid w:val="0072016C"/>
    <w:rsid w:val="00724E42"/>
    <w:rsid w:val="00734EE6"/>
    <w:rsid w:val="007421EA"/>
    <w:rsid w:val="00744AC4"/>
    <w:rsid w:val="007511C6"/>
    <w:rsid w:val="007611FA"/>
    <w:rsid w:val="00765DA1"/>
    <w:rsid w:val="00774F12"/>
    <w:rsid w:val="007900DD"/>
    <w:rsid w:val="0079211A"/>
    <w:rsid w:val="0079372D"/>
    <w:rsid w:val="00794F9A"/>
    <w:rsid w:val="007A1A10"/>
    <w:rsid w:val="007B0269"/>
    <w:rsid w:val="007B5069"/>
    <w:rsid w:val="007C1E73"/>
    <w:rsid w:val="007D2947"/>
    <w:rsid w:val="007D339D"/>
    <w:rsid w:val="007D45C4"/>
    <w:rsid w:val="007D6371"/>
    <w:rsid w:val="007E2757"/>
    <w:rsid w:val="007E321C"/>
    <w:rsid w:val="007F2463"/>
    <w:rsid w:val="007F2A68"/>
    <w:rsid w:val="007F4B8E"/>
    <w:rsid w:val="008049E4"/>
    <w:rsid w:val="00804E71"/>
    <w:rsid w:val="00806022"/>
    <w:rsid w:val="00811F43"/>
    <w:rsid w:val="00820E6E"/>
    <w:rsid w:val="008247B4"/>
    <w:rsid w:val="00831014"/>
    <w:rsid w:val="00831805"/>
    <w:rsid w:val="00834853"/>
    <w:rsid w:val="008452D0"/>
    <w:rsid w:val="008500D7"/>
    <w:rsid w:val="008509A1"/>
    <w:rsid w:val="008629F5"/>
    <w:rsid w:val="0086456C"/>
    <w:rsid w:val="008674C8"/>
    <w:rsid w:val="00880326"/>
    <w:rsid w:val="00880428"/>
    <w:rsid w:val="00881264"/>
    <w:rsid w:val="008855B3"/>
    <w:rsid w:val="008928E3"/>
    <w:rsid w:val="00896047"/>
    <w:rsid w:val="00896B0C"/>
    <w:rsid w:val="008A192F"/>
    <w:rsid w:val="008A4219"/>
    <w:rsid w:val="008A5D14"/>
    <w:rsid w:val="008B415E"/>
    <w:rsid w:val="008B4292"/>
    <w:rsid w:val="008B4755"/>
    <w:rsid w:val="008D06BD"/>
    <w:rsid w:val="008D497D"/>
    <w:rsid w:val="008D4AF5"/>
    <w:rsid w:val="008D6825"/>
    <w:rsid w:val="008E2662"/>
    <w:rsid w:val="008E35D5"/>
    <w:rsid w:val="008E3919"/>
    <w:rsid w:val="008E5CB0"/>
    <w:rsid w:val="008F266E"/>
    <w:rsid w:val="008F4053"/>
    <w:rsid w:val="008F6AC3"/>
    <w:rsid w:val="008F7A0B"/>
    <w:rsid w:val="00900F65"/>
    <w:rsid w:val="00902465"/>
    <w:rsid w:val="00912778"/>
    <w:rsid w:val="00937759"/>
    <w:rsid w:val="00941970"/>
    <w:rsid w:val="009555E9"/>
    <w:rsid w:val="00956C42"/>
    <w:rsid w:val="00960104"/>
    <w:rsid w:val="00960C0B"/>
    <w:rsid w:val="00962C09"/>
    <w:rsid w:val="0096391B"/>
    <w:rsid w:val="00967EC3"/>
    <w:rsid w:val="00970EC2"/>
    <w:rsid w:val="00976491"/>
    <w:rsid w:val="00984B17"/>
    <w:rsid w:val="00985605"/>
    <w:rsid w:val="0098789F"/>
    <w:rsid w:val="00993FC5"/>
    <w:rsid w:val="009A0B1B"/>
    <w:rsid w:val="009A197F"/>
    <w:rsid w:val="009A4182"/>
    <w:rsid w:val="009A5032"/>
    <w:rsid w:val="009A62A9"/>
    <w:rsid w:val="009A6AC5"/>
    <w:rsid w:val="009A7B75"/>
    <w:rsid w:val="009B4AF8"/>
    <w:rsid w:val="009B4C19"/>
    <w:rsid w:val="009C50DD"/>
    <w:rsid w:val="009D0FBD"/>
    <w:rsid w:val="009E00B3"/>
    <w:rsid w:val="009E558A"/>
    <w:rsid w:val="009F5A3A"/>
    <w:rsid w:val="009F6370"/>
    <w:rsid w:val="00A01020"/>
    <w:rsid w:val="00A050E3"/>
    <w:rsid w:val="00A05E7C"/>
    <w:rsid w:val="00A13DD8"/>
    <w:rsid w:val="00A237EC"/>
    <w:rsid w:val="00A23C29"/>
    <w:rsid w:val="00A249AA"/>
    <w:rsid w:val="00A25638"/>
    <w:rsid w:val="00A34030"/>
    <w:rsid w:val="00A34119"/>
    <w:rsid w:val="00A35536"/>
    <w:rsid w:val="00A365B4"/>
    <w:rsid w:val="00A4307E"/>
    <w:rsid w:val="00A43A2C"/>
    <w:rsid w:val="00A4549C"/>
    <w:rsid w:val="00A4707E"/>
    <w:rsid w:val="00A5230E"/>
    <w:rsid w:val="00A62B09"/>
    <w:rsid w:val="00A65025"/>
    <w:rsid w:val="00A651BF"/>
    <w:rsid w:val="00A66227"/>
    <w:rsid w:val="00A67259"/>
    <w:rsid w:val="00A80DC9"/>
    <w:rsid w:val="00A837F5"/>
    <w:rsid w:val="00A83E11"/>
    <w:rsid w:val="00A864D0"/>
    <w:rsid w:val="00A879D7"/>
    <w:rsid w:val="00A9124F"/>
    <w:rsid w:val="00A94163"/>
    <w:rsid w:val="00AB4469"/>
    <w:rsid w:val="00AB619E"/>
    <w:rsid w:val="00AB6ABD"/>
    <w:rsid w:val="00AC6078"/>
    <w:rsid w:val="00AC67F2"/>
    <w:rsid w:val="00AE3BF6"/>
    <w:rsid w:val="00AE4BA3"/>
    <w:rsid w:val="00AE4E5B"/>
    <w:rsid w:val="00AE5BB3"/>
    <w:rsid w:val="00B04A3D"/>
    <w:rsid w:val="00B0718F"/>
    <w:rsid w:val="00B10984"/>
    <w:rsid w:val="00B14716"/>
    <w:rsid w:val="00B17DD2"/>
    <w:rsid w:val="00B246E6"/>
    <w:rsid w:val="00B25DDB"/>
    <w:rsid w:val="00B30CCA"/>
    <w:rsid w:val="00B31D8C"/>
    <w:rsid w:val="00B34687"/>
    <w:rsid w:val="00B35D4D"/>
    <w:rsid w:val="00B36E13"/>
    <w:rsid w:val="00B37BEB"/>
    <w:rsid w:val="00B44B72"/>
    <w:rsid w:val="00B45695"/>
    <w:rsid w:val="00B47107"/>
    <w:rsid w:val="00B57307"/>
    <w:rsid w:val="00B60C59"/>
    <w:rsid w:val="00B72FA3"/>
    <w:rsid w:val="00B810D8"/>
    <w:rsid w:val="00B8557E"/>
    <w:rsid w:val="00B85C78"/>
    <w:rsid w:val="00B86BA9"/>
    <w:rsid w:val="00B90637"/>
    <w:rsid w:val="00B9126E"/>
    <w:rsid w:val="00B9763C"/>
    <w:rsid w:val="00BC0E67"/>
    <w:rsid w:val="00BC3F83"/>
    <w:rsid w:val="00BC4B17"/>
    <w:rsid w:val="00BD255C"/>
    <w:rsid w:val="00BE2D4F"/>
    <w:rsid w:val="00BE3CCA"/>
    <w:rsid w:val="00BF1976"/>
    <w:rsid w:val="00BF4CEA"/>
    <w:rsid w:val="00BF7C73"/>
    <w:rsid w:val="00C02D67"/>
    <w:rsid w:val="00C06619"/>
    <w:rsid w:val="00C07F8B"/>
    <w:rsid w:val="00C13BE5"/>
    <w:rsid w:val="00C23FCA"/>
    <w:rsid w:val="00C24BE9"/>
    <w:rsid w:val="00C25F8A"/>
    <w:rsid w:val="00C316B3"/>
    <w:rsid w:val="00C31B74"/>
    <w:rsid w:val="00C35ED7"/>
    <w:rsid w:val="00C411F6"/>
    <w:rsid w:val="00C44BA1"/>
    <w:rsid w:val="00C47007"/>
    <w:rsid w:val="00C5440E"/>
    <w:rsid w:val="00C619DD"/>
    <w:rsid w:val="00C657EF"/>
    <w:rsid w:val="00C67068"/>
    <w:rsid w:val="00C701D5"/>
    <w:rsid w:val="00C721C2"/>
    <w:rsid w:val="00C738B1"/>
    <w:rsid w:val="00C75A9F"/>
    <w:rsid w:val="00C75D46"/>
    <w:rsid w:val="00C769E5"/>
    <w:rsid w:val="00C9114A"/>
    <w:rsid w:val="00C933EC"/>
    <w:rsid w:val="00C943FA"/>
    <w:rsid w:val="00CA4D79"/>
    <w:rsid w:val="00CA7C57"/>
    <w:rsid w:val="00CB0183"/>
    <w:rsid w:val="00CB3248"/>
    <w:rsid w:val="00CB62AE"/>
    <w:rsid w:val="00CC1FBB"/>
    <w:rsid w:val="00CC675D"/>
    <w:rsid w:val="00CD05BC"/>
    <w:rsid w:val="00CD2DFE"/>
    <w:rsid w:val="00CD31AE"/>
    <w:rsid w:val="00CE0374"/>
    <w:rsid w:val="00CE089A"/>
    <w:rsid w:val="00CE1CEF"/>
    <w:rsid w:val="00CE3DFF"/>
    <w:rsid w:val="00CE42F5"/>
    <w:rsid w:val="00CE434A"/>
    <w:rsid w:val="00CE4EEA"/>
    <w:rsid w:val="00CF54F0"/>
    <w:rsid w:val="00CF617E"/>
    <w:rsid w:val="00CF6B70"/>
    <w:rsid w:val="00CF7647"/>
    <w:rsid w:val="00D01BB0"/>
    <w:rsid w:val="00D06105"/>
    <w:rsid w:val="00D1293D"/>
    <w:rsid w:val="00D13E43"/>
    <w:rsid w:val="00D152DE"/>
    <w:rsid w:val="00D1706C"/>
    <w:rsid w:val="00D20A64"/>
    <w:rsid w:val="00D21D03"/>
    <w:rsid w:val="00D26A0B"/>
    <w:rsid w:val="00D313B8"/>
    <w:rsid w:val="00D32D17"/>
    <w:rsid w:val="00D374CA"/>
    <w:rsid w:val="00D374CF"/>
    <w:rsid w:val="00D37666"/>
    <w:rsid w:val="00D40AB0"/>
    <w:rsid w:val="00D434AD"/>
    <w:rsid w:val="00D514BF"/>
    <w:rsid w:val="00D52B56"/>
    <w:rsid w:val="00D56734"/>
    <w:rsid w:val="00D6468C"/>
    <w:rsid w:val="00D70C8F"/>
    <w:rsid w:val="00D80F3F"/>
    <w:rsid w:val="00D86B60"/>
    <w:rsid w:val="00D87396"/>
    <w:rsid w:val="00D90411"/>
    <w:rsid w:val="00D90C5D"/>
    <w:rsid w:val="00DA251E"/>
    <w:rsid w:val="00DB3AEB"/>
    <w:rsid w:val="00DB7EB2"/>
    <w:rsid w:val="00DC1968"/>
    <w:rsid w:val="00DC2CFD"/>
    <w:rsid w:val="00DD042E"/>
    <w:rsid w:val="00DD1651"/>
    <w:rsid w:val="00DD2881"/>
    <w:rsid w:val="00DE265B"/>
    <w:rsid w:val="00DE31C3"/>
    <w:rsid w:val="00DE38D9"/>
    <w:rsid w:val="00DE7B46"/>
    <w:rsid w:val="00DF29E6"/>
    <w:rsid w:val="00DF43F5"/>
    <w:rsid w:val="00DF4F4B"/>
    <w:rsid w:val="00DF73E5"/>
    <w:rsid w:val="00DF7AE7"/>
    <w:rsid w:val="00E0138D"/>
    <w:rsid w:val="00E01E27"/>
    <w:rsid w:val="00E05F52"/>
    <w:rsid w:val="00E077C7"/>
    <w:rsid w:val="00E17203"/>
    <w:rsid w:val="00E17906"/>
    <w:rsid w:val="00E21285"/>
    <w:rsid w:val="00E24512"/>
    <w:rsid w:val="00E24B51"/>
    <w:rsid w:val="00E26F82"/>
    <w:rsid w:val="00E27135"/>
    <w:rsid w:val="00E27144"/>
    <w:rsid w:val="00E36CA5"/>
    <w:rsid w:val="00E4514E"/>
    <w:rsid w:val="00E465B8"/>
    <w:rsid w:val="00E5237D"/>
    <w:rsid w:val="00E57E25"/>
    <w:rsid w:val="00E62AAD"/>
    <w:rsid w:val="00E67043"/>
    <w:rsid w:val="00E6765D"/>
    <w:rsid w:val="00E7182E"/>
    <w:rsid w:val="00E7248D"/>
    <w:rsid w:val="00E7361B"/>
    <w:rsid w:val="00E75862"/>
    <w:rsid w:val="00E7661D"/>
    <w:rsid w:val="00E90509"/>
    <w:rsid w:val="00E93D9B"/>
    <w:rsid w:val="00E94C0C"/>
    <w:rsid w:val="00E95711"/>
    <w:rsid w:val="00EA0BC7"/>
    <w:rsid w:val="00EA45AB"/>
    <w:rsid w:val="00EB2043"/>
    <w:rsid w:val="00EB3EF0"/>
    <w:rsid w:val="00EC01CA"/>
    <w:rsid w:val="00EC0F6F"/>
    <w:rsid w:val="00EC5A17"/>
    <w:rsid w:val="00ED6AD6"/>
    <w:rsid w:val="00EE0E8E"/>
    <w:rsid w:val="00EE5B34"/>
    <w:rsid w:val="00EF1CB6"/>
    <w:rsid w:val="00EF2182"/>
    <w:rsid w:val="00EF6349"/>
    <w:rsid w:val="00EF63CC"/>
    <w:rsid w:val="00F02486"/>
    <w:rsid w:val="00F03305"/>
    <w:rsid w:val="00F051A3"/>
    <w:rsid w:val="00F1154C"/>
    <w:rsid w:val="00F15E72"/>
    <w:rsid w:val="00F2280D"/>
    <w:rsid w:val="00F25898"/>
    <w:rsid w:val="00F25C38"/>
    <w:rsid w:val="00F319FC"/>
    <w:rsid w:val="00F41306"/>
    <w:rsid w:val="00F44E0F"/>
    <w:rsid w:val="00F472D2"/>
    <w:rsid w:val="00F50F2C"/>
    <w:rsid w:val="00F51611"/>
    <w:rsid w:val="00F53D08"/>
    <w:rsid w:val="00F61EE3"/>
    <w:rsid w:val="00F62884"/>
    <w:rsid w:val="00F657CC"/>
    <w:rsid w:val="00F66A05"/>
    <w:rsid w:val="00F67767"/>
    <w:rsid w:val="00F8110C"/>
    <w:rsid w:val="00F82E4B"/>
    <w:rsid w:val="00F91B1A"/>
    <w:rsid w:val="00F97465"/>
    <w:rsid w:val="00FB756E"/>
    <w:rsid w:val="00FC60DE"/>
    <w:rsid w:val="00FC709C"/>
    <w:rsid w:val="00FC76AF"/>
    <w:rsid w:val="00FD0125"/>
    <w:rsid w:val="00FD0BF8"/>
    <w:rsid w:val="00FD1CE8"/>
    <w:rsid w:val="00FD509B"/>
    <w:rsid w:val="00FD786E"/>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504C0B"/>
  <w15:docId w15:val="{6FC6970C-9887-4E61-AC3A-1A572B150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27394"/>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1">
    <w:name w:val="Plain Table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GridTable7Colorful-Accent11">
    <w:name w:val="Grid Table 7 Colorful - Accent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paragraph" w:styleId="ac">
    <w:name w:val="Normal (Web)"/>
    <w:basedOn w:val="a"/>
    <w:uiPriority w:val="99"/>
    <w:semiHidden/>
    <w:unhideWhenUsed/>
    <w:rsid w:val="002F2D01"/>
    <w:rPr>
      <w:sz w:val="24"/>
      <w:szCs w:val="24"/>
    </w:rPr>
  </w:style>
  <w:style w:type="character" w:styleId="ad">
    <w:name w:val="Unresolved Mention"/>
    <w:basedOn w:val="a0"/>
    <w:uiPriority w:val="99"/>
    <w:semiHidden/>
    <w:unhideWhenUsed/>
    <w:rsid w:val="00B906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36212">
      <w:bodyDiv w:val="1"/>
      <w:marLeft w:val="0"/>
      <w:marRight w:val="0"/>
      <w:marTop w:val="0"/>
      <w:marBottom w:val="0"/>
      <w:divBdr>
        <w:top w:val="none" w:sz="0" w:space="0" w:color="auto"/>
        <w:left w:val="none" w:sz="0" w:space="0" w:color="auto"/>
        <w:bottom w:val="none" w:sz="0" w:space="0" w:color="auto"/>
        <w:right w:val="none" w:sz="0" w:space="0" w:color="auto"/>
      </w:divBdr>
      <w:divsChild>
        <w:div w:id="196238980">
          <w:marLeft w:val="0"/>
          <w:marRight w:val="0"/>
          <w:marTop w:val="0"/>
          <w:marBottom w:val="0"/>
          <w:divBdr>
            <w:top w:val="none" w:sz="0" w:space="0" w:color="auto"/>
            <w:left w:val="none" w:sz="0" w:space="0" w:color="auto"/>
            <w:bottom w:val="none" w:sz="0" w:space="0" w:color="auto"/>
            <w:right w:val="none" w:sz="0" w:space="0" w:color="auto"/>
          </w:divBdr>
          <w:divsChild>
            <w:div w:id="1403992121">
              <w:marLeft w:val="0"/>
              <w:marRight w:val="0"/>
              <w:marTop w:val="0"/>
              <w:marBottom w:val="0"/>
              <w:divBdr>
                <w:top w:val="none" w:sz="0" w:space="0" w:color="auto"/>
                <w:left w:val="none" w:sz="0" w:space="0" w:color="auto"/>
                <w:bottom w:val="none" w:sz="0" w:space="0" w:color="auto"/>
                <w:right w:val="none" w:sz="0" w:space="0" w:color="auto"/>
              </w:divBdr>
              <w:divsChild>
                <w:div w:id="568687019">
                  <w:marLeft w:val="0"/>
                  <w:marRight w:val="0"/>
                  <w:marTop w:val="0"/>
                  <w:marBottom w:val="0"/>
                  <w:divBdr>
                    <w:top w:val="none" w:sz="0" w:space="0" w:color="auto"/>
                    <w:left w:val="none" w:sz="0" w:space="0" w:color="auto"/>
                    <w:bottom w:val="none" w:sz="0" w:space="0" w:color="auto"/>
                    <w:right w:val="none" w:sz="0" w:space="0" w:color="auto"/>
                  </w:divBdr>
                  <w:divsChild>
                    <w:div w:id="730352476">
                      <w:marLeft w:val="0"/>
                      <w:marRight w:val="0"/>
                      <w:marTop w:val="0"/>
                      <w:marBottom w:val="0"/>
                      <w:divBdr>
                        <w:top w:val="none" w:sz="0" w:space="0" w:color="auto"/>
                        <w:left w:val="none" w:sz="0" w:space="0" w:color="auto"/>
                        <w:bottom w:val="none" w:sz="0" w:space="0" w:color="auto"/>
                        <w:right w:val="none" w:sz="0" w:space="0" w:color="auto"/>
                      </w:divBdr>
                      <w:divsChild>
                        <w:div w:id="1075129828">
                          <w:marLeft w:val="0"/>
                          <w:marRight w:val="0"/>
                          <w:marTop w:val="0"/>
                          <w:marBottom w:val="0"/>
                          <w:divBdr>
                            <w:top w:val="none" w:sz="0" w:space="0" w:color="auto"/>
                            <w:left w:val="none" w:sz="0" w:space="0" w:color="auto"/>
                            <w:bottom w:val="none" w:sz="0" w:space="0" w:color="auto"/>
                            <w:right w:val="none" w:sz="0" w:space="0" w:color="auto"/>
                          </w:divBdr>
                          <w:divsChild>
                            <w:div w:id="1206523750">
                              <w:marLeft w:val="0"/>
                              <w:marRight w:val="0"/>
                              <w:marTop w:val="0"/>
                              <w:marBottom w:val="0"/>
                              <w:divBdr>
                                <w:top w:val="none" w:sz="0" w:space="0" w:color="auto"/>
                                <w:left w:val="none" w:sz="0" w:space="0" w:color="auto"/>
                                <w:bottom w:val="none" w:sz="0" w:space="0" w:color="auto"/>
                                <w:right w:val="none" w:sz="0" w:space="0" w:color="auto"/>
                              </w:divBdr>
                              <w:divsChild>
                                <w:div w:id="20310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7800143">
      <w:bodyDiv w:val="1"/>
      <w:marLeft w:val="0"/>
      <w:marRight w:val="0"/>
      <w:marTop w:val="0"/>
      <w:marBottom w:val="0"/>
      <w:divBdr>
        <w:top w:val="none" w:sz="0" w:space="0" w:color="auto"/>
        <w:left w:val="none" w:sz="0" w:space="0" w:color="auto"/>
        <w:bottom w:val="none" w:sz="0" w:space="0" w:color="auto"/>
        <w:right w:val="none" w:sz="0" w:space="0" w:color="auto"/>
      </w:divBdr>
    </w:div>
    <w:div w:id="426535977">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3786662">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19866313">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11842415">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www.dawliatraining.com/" TargetMode="External"/><Relationship Id="rId26" Type="http://schemas.openxmlformats.org/officeDocument/2006/relationships/image" Target="media/image10.png"/><Relationship Id="rId39" Type="http://schemas.openxmlformats.org/officeDocument/2006/relationships/hyperlink" Target="http://www.dawliatraining.com/" TargetMode="External"/><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image" Target="media/image27.jpeg"/><Relationship Id="rId50" Type="http://schemas.openxmlformats.org/officeDocument/2006/relationships/hyperlink" Target="http://www.dawliatraining.com/"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dawliatraining.com/" TargetMode="External"/><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footer" Target="footer4.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6.png"/><Relationship Id="rId53" Type="http://schemas.openxmlformats.org/officeDocument/2006/relationships/footer" Target="footer5.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hyperlink" Target="http://www.dawliatraining.com/" TargetMode="External"/><Relationship Id="rId52"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4.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hyperlink" Target="http://www.dawliatraining.com/" TargetMode="External"/><Relationship Id="rId8" Type="http://schemas.openxmlformats.org/officeDocument/2006/relationships/image" Target="media/image3.png"/><Relationship Id="rId51" Type="http://schemas.openxmlformats.org/officeDocument/2006/relationships/hyperlink" Target="http://www.dawliatraining.co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www.dawliatraining.com/" TargetMode="External"/><Relationship Id="rId20" Type="http://schemas.openxmlformats.org/officeDocument/2006/relationships/image" Target="media/image7.png"/><Relationship Id="rId41" Type="http://schemas.openxmlformats.org/officeDocument/2006/relationships/hyperlink" Target="http://www.dawliatraining.com/"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5.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http://www.dawliatraining.com/"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F2717A61-1FD4-4CC1-9460-298227DC6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24</TotalTime>
  <Pages>6</Pages>
  <Words>338</Words>
  <Characters>1933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6</cp:revision>
  <cp:lastPrinted>2026-07-25T12:16:00Z</cp:lastPrinted>
  <dcterms:created xsi:type="dcterms:W3CDTF">2026-07-25T12:00:00Z</dcterms:created>
  <dcterms:modified xsi:type="dcterms:W3CDTF">2026-08-16T08:11:00Z</dcterms:modified>
</cp:coreProperties>
</file>